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2116EC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2116EC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2116EC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2116EC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2116EC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2116EC" w:rsidRDefault="002A726A" w:rsidP="00E410DF">
      <w:pPr>
        <w:rPr>
          <w:rFonts w:ascii="Arial Narrow" w:hAnsi="Arial Narrow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1536"/>
      </w:tblGrid>
      <w:tr w:rsidR="002116EC" w:rsidRPr="002116EC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2116EC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Nazwa modułu (bloku przedmiotów): </w:t>
            </w:r>
            <w:r w:rsidR="007D019A" w:rsidRPr="002116EC">
              <w:rPr>
                <w:rFonts w:ascii="Arial Narrow" w:hAnsi="Arial Narrow"/>
              </w:rPr>
              <w:br/>
            </w:r>
            <w:r w:rsidR="007D019A" w:rsidRPr="002116EC">
              <w:rPr>
                <w:rFonts w:ascii="Arial Narrow" w:hAnsi="Arial Narrow"/>
                <w:b/>
              </w:rPr>
              <w:t>Blok przedmiotów wybieralnych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</w:rPr>
              <w:t xml:space="preserve">Kod modułu: </w:t>
            </w:r>
            <w:r w:rsidR="007D019A" w:rsidRPr="002116EC">
              <w:rPr>
                <w:rFonts w:ascii="Arial Narrow" w:hAnsi="Arial Narrow"/>
              </w:rPr>
              <w:t>M23</w:t>
            </w:r>
          </w:p>
        </w:tc>
      </w:tr>
      <w:tr w:rsidR="002116EC" w:rsidRPr="002116EC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</w:rPr>
              <w:t xml:space="preserve">Nazwa przedmiotu:  </w:t>
            </w:r>
          </w:p>
          <w:p w:rsidR="002526B3" w:rsidRPr="002116EC" w:rsidRDefault="007D019A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Budowa aplikacji na platformie .NET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Kod przedmiotu: </w:t>
            </w:r>
          </w:p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116EC" w:rsidRPr="002116EC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2116EC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Nazwa jednostki prowadzącej przedmiot / moduł:</w:t>
            </w:r>
            <w:r w:rsidRPr="002116EC">
              <w:rPr>
                <w:rFonts w:ascii="Arial Narrow" w:hAnsi="Arial Narrow"/>
                <w:b/>
              </w:rPr>
              <w:t xml:space="preserve"> </w:t>
            </w:r>
            <w:r w:rsidR="00247DD3" w:rsidRPr="002116EC">
              <w:rPr>
                <w:rFonts w:ascii="Arial Narrow" w:hAnsi="Arial Narrow"/>
                <w:b/>
              </w:rPr>
              <w:br/>
            </w:r>
            <w:r w:rsidR="00C9269F" w:rsidRPr="002116EC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 w:rsidRPr="002116EC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116EC" w:rsidRPr="002116EC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Nazwa kierunku:</w:t>
            </w:r>
            <w:r w:rsidR="00C9269F" w:rsidRPr="002116EC">
              <w:rPr>
                <w:rFonts w:ascii="Arial Narrow" w:hAnsi="Arial Narrow"/>
              </w:rPr>
              <w:t xml:space="preserve"> </w:t>
            </w:r>
            <w:r w:rsidR="00783E43" w:rsidRPr="002116EC">
              <w:rPr>
                <w:rFonts w:ascii="Arial Narrow" w:hAnsi="Arial Narrow"/>
              </w:rPr>
              <w:br/>
            </w:r>
            <w:r w:rsidR="00C9269F" w:rsidRPr="002116EC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Poziom </w:t>
            </w:r>
            <w:r w:rsidR="00221DC0" w:rsidRPr="002116EC">
              <w:rPr>
                <w:rFonts w:ascii="Arial Narrow" w:hAnsi="Arial Narrow"/>
              </w:rPr>
              <w:t>kształcenia</w:t>
            </w:r>
            <w:r w:rsidRPr="002116EC">
              <w:rPr>
                <w:rFonts w:ascii="Arial Narrow" w:hAnsi="Arial Narrow"/>
              </w:rPr>
              <w:t xml:space="preserve">: </w:t>
            </w:r>
            <w:r w:rsidR="00783E43" w:rsidRPr="002116EC">
              <w:rPr>
                <w:rFonts w:ascii="Arial Narrow" w:hAnsi="Arial Narrow"/>
              </w:rPr>
              <w:br/>
            </w:r>
            <w:r w:rsidR="00C9269F" w:rsidRPr="002116EC">
              <w:rPr>
                <w:rFonts w:ascii="Arial Narrow" w:hAnsi="Arial Narrow"/>
                <w:b/>
              </w:rPr>
              <w:t>pierwszy</w:t>
            </w:r>
          </w:p>
        </w:tc>
      </w:tr>
      <w:tr w:rsidR="002116EC" w:rsidRPr="002116EC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Forma studiów:</w:t>
            </w:r>
          </w:p>
          <w:p w:rsidR="002526B3" w:rsidRPr="002116EC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Profil kształcenia:</w:t>
            </w:r>
          </w:p>
          <w:p w:rsidR="002526B3" w:rsidRPr="002116EC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Specjalność:</w:t>
            </w:r>
          </w:p>
          <w:p w:rsidR="002526B3" w:rsidRPr="002116EC" w:rsidRDefault="007D019A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  <w:b/>
              </w:rPr>
              <w:t>Projektowanie baz danych i oprogramowanie użytkowe</w:t>
            </w:r>
          </w:p>
        </w:tc>
      </w:tr>
      <w:tr w:rsidR="002116EC" w:rsidRPr="002116EC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Rok / semestr: </w:t>
            </w:r>
          </w:p>
          <w:p w:rsidR="002526B3" w:rsidRPr="002116EC" w:rsidRDefault="007D019A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3/5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Status przedmiotu /modułu:</w:t>
            </w:r>
          </w:p>
          <w:p w:rsidR="002526B3" w:rsidRPr="002116EC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Język przedmiotu / modułu:</w:t>
            </w:r>
          </w:p>
          <w:p w:rsidR="002526B3" w:rsidRPr="002116EC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polski</w:t>
            </w:r>
          </w:p>
        </w:tc>
      </w:tr>
      <w:tr w:rsidR="002116EC" w:rsidRPr="002116EC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2116EC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2116EC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2116EC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2116EC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2116EC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2116EC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2116EC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inne </w:t>
            </w:r>
            <w:r w:rsidRPr="002116EC">
              <w:rPr>
                <w:rFonts w:ascii="Arial Narrow" w:hAnsi="Arial Narrow"/>
              </w:rPr>
              <w:br/>
              <w:t>(wpisać jakie)</w:t>
            </w:r>
          </w:p>
        </w:tc>
      </w:tr>
      <w:tr w:rsidR="002116EC" w:rsidRPr="002116EC" w:rsidTr="002A726A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2116EC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2116EC" w:rsidRDefault="00267BDA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2116EC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2116EC" w:rsidRDefault="007D019A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2116EC" w:rsidRDefault="00267BDA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2116EC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2116EC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2116EC" w:rsidRPr="002116EC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9A" w:rsidRPr="002116EC" w:rsidRDefault="007D019A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Cel przedmiotu / modułu</w:t>
            </w:r>
          </w:p>
          <w:p w:rsidR="007D019A" w:rsidRPr="002116EC" w:rsidRDefault="007D019A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D019A" w:rsidRPr="002116EC" w:rsidRDefault="007D019A" w:rsidP="00B5296E">
            <w:pPr>
              <w:spacing w:before="120" w:line="280" w:lineRule="exact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Przedstawienie zagadnień związanych z</w:t>
            </w:r>
            <w:r w:rsidR="00887ED9" w:rsidRPr="002116EC">
              <w:rPr>
                <w:rFonts w:ascii="Arial Narrow" w:hAnsi="Arial Narrow"/>
              </w:rPr>
              <w:t>e</w:t>
            </w:r>
            <w:r w:rsidRPr="002116EC">
              <w:rPr>
                <w:rFonts w:ascii="Arial Narrow" w:hAnsi="Arial Narrow"/>
              </w:rPr>
              <w:t xml:space="preserve"> stosowaniem nowych technologii informatycznych w wytwarzaniu oprogramowania; </w:t>
            </w:r>
          </w:p>
          <w:p w:rsidR="007D019A" w:rsidRPr="002116EC" w:rsidRDefault="007D019A" w:rsidP="00B5296E">
            <w:pPr>
              <w:spacing w:before="120" w:line="280" w:lineRule="exact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Nauczenie programowania w języku zorientowanym obiektowo C#, posługiwania się środowiskiem wytwarzania oprogramowania Microsoft Visual Studio. NET, implementacji komponentów aplikacji, tworzenia kompletnych aplikacji desktopowych</w:t>
            </w:r>
          </w:p>
        </w:tc>
      </w:tr>
      <w:tr w:rsidR="002116EC" w:rsidRPr="002116EC" w:rsidTr="007D019A">
        <w:trPr>
          <w:trHeight w:val="495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D019A" w:rsidRPr="002116EC" w:rsidRDefault="007D019A" w:rsidP="007D019A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019A" w:rsidRPr="002116EC" w:rsidRDefault="007D019A" w:rsidP="007D019A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podstawy programowania</w:t>
            </w:r>
          </w:p>
        </w:tc>
      </w:tr>
      <w:tr w:rsidR="002116EC" w:rsidRPr="002116EC" w:rsidTr="002A726A">
        <w:trPr>
          <w:cantSplit/>
          <w:trHeight w:val="619"/>
        </w:trPr>
        <w:tc>
          <w:tcPr>
            <w:tcW w:w="10008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2116EC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  <w:b/>
              </w:rPr>
              <w:t>EFEKTY KSZTAŁCENIA</w:t>
            </w:r>
          </w:p>
        </w:tc>
      </w:tr>
      <w:tr w:rsidR="002116EC" w:rsidRPr="002116EC" w:rsidTr="002E47AC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2116EC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Lp.</w:t>
            </w:r>
          </w:p>
        </w:tc>
        <w:tc>
          <w:tcPr>
            <w:tcW w:w="7797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2116EC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2116EC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Odniesienie do efektów dla </w:t>
            </w:r>
            <w:r w:rsidRPr="002116EC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2116EC" w:rsidRPr="002116EC" w:rsidTr="002E47A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2116EC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2116EC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2116EC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2116EC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2116EC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116EC" w:rsidRPr="002116EC" w:rsidTr="002E47AC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19A" w:rsidRPr="002116EC" w:rsidRDefault="007D019A" w:rsidP="00B5296E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01</w:t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19A" w:rsidRPr="002116EC" w:rsidRDefault="007D019A" w:rsidP="00B5296E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operuje gramatyką języka obiektowego C#  w środowisku Visual Studio,  dobierając składnię adekwatnie do zadanego problemu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D019A" w:rsidRPr="002116EC" w:rsidRDefault="007D019A" w:rsidP="00B5296E">
            <w:pPr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K_W11</w:t>
            </w:r>
          </w:p>
        </w:tc>
      </w:tr>
      <w:tr w:rsidR="002116EC" w:rsidRPr="002116EC" w:rsidTr="002E47AC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19A" w:rsidRPr="002116EC" w:rsidRDefault="007D019A" w:rsidP="00B5296E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02</w:t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19A" w:rsidRPr="002116EC" w:rsidRDefault="007D019A" w:rsidP="00B5296E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modeluje rozwiązanie problemu zgodnie z paradygmatem obiektowym, budową komponentową, modelem warstwowym aplikacji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D019A" w:rsidRPr="002116EC" w:rsidRDefault="007D019A" w:rsidP="00B5296E">
            <w:pPr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K_W13</w:t>
            </w:r>
          </w:p>
        </w:tc>
      </w:tr>
      <w:tr w:rsidR="002116EC" w:rsidRPr="002116EC" w:rsidTr="002E47A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2116EC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2116EC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2116EC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2116EC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116EC" w:rsidRPr="002116EC" w:rsidTr="002E47A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19A" w:rsidRPr="002116EC" w:rsidRDefault="007D019A" w:rsidP="00B5296E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03</w:t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19A" w:rsidRPr="002116EC" w:rsidRDefault="007D019A" w:rsidP="00B5296E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sprawnie porusza się po zintegrowanych środowisku programistycznym,  bezbłędnie wykonując wszystkie niezbędne operacje związane z tworzeniem, testowaniem, uruchamianiem kodu, czytając i wyciągając wnioski z komentarzy oraz błędów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D019A" w:rsidRPr="002116EC" w:rsidRDefault="007D019A" w:rsidP="00B5296E">
            <w:pPr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K_U16, K_U13, K_U05</w:t>
            </w:r>
          </w:p>
        </w:tc>
      </w:tr>
      <w:tr w:rsidR="002116EC" w:rsidRPr="002116EC" w:rsidTr="002E47A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19A" w:rsidRPr="002116EC" w:rsidRDefault="007D019A" w:rsidP="00B5296E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04</w:t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19A" w:rsidRPr="002116EC" w:rsidRDefault="007D019A" w:rsidP="00B5296E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tworzy desktopowe aplikacje w języku C#  dość złożone pod względem architektonicznym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D019A" w:rsidRPr="002116EC" w:rsidRDefault="007D019A" w:rsidP="00B5296E">
            <w:pPr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K_U17, K_U19, K_U12</w:t>
            </w:r>
          </w:p>
        </w:tc>
      </w:tr>
      <w:tr w:rsidR="002116EC" w:rsidRPr="002116EC" w:rsidTr="002E47A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19A" w:rsidRPr="002116EC" w:rsidRDefault="007D019A" w:rsidP="00B5296E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05</w:t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19A" w:rsidRPr="002116EC" w:rsidRDefault="007D019A" w:rsidP="00B5296E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rozwija umiejętności sięgania po różnego typu zasoby literaturowe także w języku angielskim, poszukując optymalnego rozwiązania  zadanego problemu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D019A" w:rsidRPr="002116EC" w:rsidRDefault="007D019A" w:rsidP="00B5296E">
            <w:pPr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K_U01, K_U05</w:t>
            </w:r>
          </w:p>
        </w:tc>
      </w:tr>
      <w:tr w:rsidR="002116EC" w:rsidRPr="002116EC" w:rsidTr="002E47A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19A" w:rsidRPr="002116EC" w:rsidRDefault="007D019A" w:rsidP="00B5296E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06</w:t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19A" w:rsidRPr="002116EC" w:rsidRDefault="007D019A" w:rsidP="00B5296E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dba o ergonomiczny interfejs użytkownika z myślą o przyszłych użytkownikach jego programów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D019A" w:rsidRPr="002116EC" w:rsidRDefault="007D019A" w:rsidP="00B5296E">
            <w:pPr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K_U11</w:t>
            </w:r>
          </w:p>
        </w:tc>
      </w:tr>
      <w:tr w:rsidR="002116EC" w:rsidRPr="002116EC" w:rsidTr="002E47A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2116EC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2116EC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2116EC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2116EC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116EC" w:rsidRPr="002116EC" w:rsidTr="002E47A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19A" w:rsidRPr="002116EC" w:rsidRDefault="007D019A" w:rsidP="00B5296E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07</w:t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19A" w:rsidRPr="002116EC" w:rsidRDefault="007D019A" w:rsidP="00B5296E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prezentuje publicznie efekty swojej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D019A" w:rsidRPr="002116EC" w:rsidRDefault="007D019A" w:rsidP="00B5296E">
            <w:pPr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K_U04</w:t>
            </w:r>
          </w:p>
        </w:tc>
      </w:tr>
      <w:tr w:rsidR="002116EC" w:rsidRPr="002116EC" w:rsidTr="002E47A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19A" w:rsidRPr="002116EC" w:rsidRDefault="007D019A" w:rsidP="00B5296E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lastRenderedPageBreak/>
              <w:t>08</w:t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19A" w:rsidRPr="002116EC" w:rsidRDefault="007D019A" w:rsidP="00B5296E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komentuje kod źródłowy oraz komponuje go w poprawnych porcjach logicznych  z myślą o innych programistach, którzy mogliby rozwijać jego kod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D019A" w:rsidRPr="002116EC" w:rsidRDefault="007D019A" w:rsidP="00B5296E">
            <w:pPr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K_K02</w:t>
            </w:r>
          </w:p>
        </w:tc>
      </w:tr>
      <w:tr w:rsidR="002116EC" w:rsidRPr="002116EC" w:rsidTr="00B5296E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2116EC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Metody weryfikacji efektów kształcenia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2116EC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Lp.</w:t>
            </w:r>
            <w:r w:rsidR="00877931" w:rsidRPr="002116EC">
              <w:rPr>
                <w:rFonts w:ascii="Arial Narrow" w:hAnsi="Arial Narrow"/>
              </w:rPr>
              <w:t xml:space="preserve"> efektu kształcenia</w:t>
            </w:r>
            <w:r w:rsidR="00877931" w:rsidRPr="002116EC">
              <w:rPr>
                <w:rFonts w:ascii="Arial Narrow" w:hAnsi="Arial Narrow"/>
              </w:rPr>
              <w:br/>
            </w:r>
          </w:p>
        </w:tc>
      </w:tr>
      <w:tr w:rsidR="002116EC" w:rsidRPr="002116EC" w:rsidTr="00B5296E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296E" w:rsidRPr="002116EC" w:rsidRDefault="00B5296E" w:rsidP="00B5296E">
            <w:pPr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Na każdych zajęciach laboratoryjnych Student implementuje rozwiązanie zadań zdefiniowanych przez prowadzącego. 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296E" w:rsidRPr="002116EC" w:rsidRDefault="00B5296E" w:rsidP="00B5296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116EC">
              <w:rPr>
                <w:rFonts w:ascii="Arial Narrow" w:hAnsi="Arial Narrow"/>
                <w:sz w:val="18"/>
                <w:szCs w:val="18"/>
              </w:rPr>
              <w:t>02,03,04,05</w:t>
            </w:r>
          </w:p>
        </w:tc>
      </w:tr>
      <w:tr w:rsidR="002116EC" w:rsidRPr="002116EC" w:rsidTr="00B5296E">
        <w:trPr>
          <w:trHeight w:val="544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296E" w:rsidRPr="002116EC" w:rsidRDefault="00B5296E" w:rsidP="00B5296E">
            <w:pPr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Student ustnie prezentuje przed nauczycielem swoje rozwiązanie </w:t>
            </w:r>
            <w:r w:rsidRPr="002116EC">
              <w:rPr>
                <w:rFonts w:ascii="Arial Narrow" w:hAnsi="Arial Narrow"/>
              </w:rPr>
              <w:br/>
              <w:t>i odpowiada na pytania dotyczące kodu, uzasadniając swoją koncepcję lub referując  poznaną konstrukcję kodową, o ile była ona narzucona.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296E" w:rsidRPr="002116EC" w:rsidRDefault="00B5296E" w:rsidP="00B5296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116EC">
              <w:rPr>
                <w:rFonts w:ascii="Arial Narrow" w:hAnsi="Arial Narrow"/>
                <w:sz w:val="18"/>
                <w:szCs w:val="18"/>
              </w:rPr>
              <w:t>01</w:t>
            </w:r>
          </w:p>
        </w:tc>
      </w:tr>
      <w:tr w:rsidR="002116EC" w:rsidRPr="002116EC" w:rsidTr="00B5296E">
        <w:trPr>
          <w:trHeight w:val="544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296E" w:rsidRPr="002116EC" w:rsidRDefault="00B5296E" w:rsidP="00B5296E">
            <w:pPr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Na koniec semestru Student tworzy autorską aplikację z możliwością adopcji komponentów programowych autorstwa innej osoby bez naruszenia jej praw autorskich.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296E" w:rsidRPr="002116EC" w:rsidRDefault="00B5296E" w:rsidP="00B5296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116EC">
              <w:rPr>
                <w:rFonts w:ascii="Arial Narrow" w:hAnsi="Arial Narrow"/>
                <w:sz w:val="18"/>
                <w:szCs w:val="18"/>
              </w:rPr>
              <w:t>02,03,04,06,08</w:t>
            </w:r>
          </w:p>
        </w:tc>
      </w:tr>
      <w:tr w:rsidR="002116EC" w:rsidRPr="002116EC" w:rsidTr="00B5296E">
        <w:trPr>
          <w:trHeight w:val="544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296E" w:rsidRPr="002116EC" w:rsidRDefault="00B5296E" w:rsidP="00B5296E">
            <w:pPr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Student prezentuje publicznie swoją aplikację od strony funkcjonalnej i architektonicznej. 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296E" w:rsidRPr="002116EC" w:rsidRDefault="00B5296E" w:rsidP="00B5296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116EC">
              <w:rPr>
                <w:rFonts w:ascii="Arial Narrow" w:hAnsi="Arial Narrow"/>
                <w:sz w:val="18"/>
                <w:szCs w:val="18"/>
              </w:rPr>
              <w:t>07</w:t>
            </w:r>
          </w:p>
        </w:tc>
      </w:tr>
      <w:tr w:rsidR="002116EC" w:rsidRPr="002116EC" w:rsidTr="00B5296E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296E" w:rsidRPr="002116EC" w:rsidRDefault="00B5296E" w:rsidP="00B5296E">
            <w:pPr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Student udziela wyczerpującej odpowiedzi na pytania dotyczące kodu swojej aplikacji,  implementującego wyrywkowo wskazaną  funkcję widzianą  z perspektywy użytkownika.  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296E" w:rsidRPr="002116EC" w:rsidRDefault="00B5296E" w:rsidP="00B5296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116EC">
              <w:rPr>
                <w:rFonts w:ascii="Arial Narrow" w:hAnsi="Arial Narrow"/>
                <w:sz w:val="18"/>
                <w:szCs w:val="18"/>
              </w:rPr>
              <w:t>01</w:t>
            </w:r>
          </w:p>
        </w:tc>
      </w:tr>
      <w:tr w:rsidR="002116EC" w:rsidRPr="002116EC" w:rsidTr="00B5296E">
        <w:tc>
          <w:tcPr>
            <w:tcW w:w="1000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2116EC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2526B3" w:rsidRPr="002116EC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NAKŁAD PRACY STUDENTA</w:t>
            </w:r>
          </w:p>
          <w:p w:rsidR="00877931" w:rsidRPr="002116EC" w:rsidRDefault="00877931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2116EC" w:rsidRPr="002116EC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2116EC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1DC0" w:rsidRPr="002116EC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2116EC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Liczba godzin  </w:t>
            </w:r>
          </w:p>
        </w:tc>
      </w:tr>
      <w:tr w:rsidR="002116EC" w:rsidRPr="002116EC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2116EC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2116EC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ogółem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2116EC" w:rsidRDefault="00221DC0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116EC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2116EC" w:rsidRPr="002116EC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6E" w:rsidRPr="002116EC" w:rsidRDefault="00B5296E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5296E" w:rsidRPr="002116EC" w:rsidRDefault="0009490B" w:rsidP="00B5296E">
            <w:pPr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15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296E" w:rsidRPr="002116EC" w:rsidRDefault="00B5296E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116EC" w:rsidRPr="002116EC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6E" w:rsidRPr="002116EC" w:rsidRDefault="00B5296E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5296E" w:rsidRPr="002116EC" w:rsidRDefault="0009490B" w:rsidP="00B5296E">
            <w:pPr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5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296E" w:rsidRPr="002116EC" w:rsidRDefault="00B5296E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116EC" w:rsidRPr="002116EC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6E" w:rsidRPr="002116EC" w:rsidRDefault="00B5296E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2116EC">
              <w:rPr>
                <w:rFonts w:ascii="Arial Narrow" w:hAnsi="Arial Narrow"/>
              </w:rPr>
              <w:t>Udział w ćwiczeniach audytoryjnych i laboratoryjnych</w:t>
            </w:r>
            <w:r w:rsidRPr="002116EC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5296E" w:rsidRPr="002116EC" w:rsidRDefault="008D46F5" w:rsidP="00B5296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45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296E" w:rsidRPr="002116EC" w:rsidRDefault="008D46F5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45</w:t>
            </w:r>
          </w:p>
        </w:tc>
      </w:tr>
      <w:tr w:rsidR="002116EC" w:rsidRPr="002116EC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6E" w:rsidRPr="002116EC" w:rsidRDefault="00B5296E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Samodzielne przygotowywanie się do ćwiczeń</w:t>
            </w:r>
            <w:r w:rsidRPr="002116EC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5296E" w:rsidRPr="002116EC" w:rsidRDefault="00B5296E" w:rsidP="00B5296E">
            <w:pPr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20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296E" w:rsidRPr="002116EC" w:rsidRDefault="00B5296E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20</w:t>
            </w:r>
          </w:p>
        </w:tc>
      </w:tr>
      <w:tr w:rsidR="002116EC" w:rsidRPr="002116EC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6E" w:rsidRPr="002116EC" w:rsidRDefault="00B5296E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Przygotowanie projektu / eseju / itp.</w:t>
            </w:r>
            <w:r w:rsidRPr="002116EC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5296E" w:rsidRPr="002116EC" w:rsidRDefault="00B5296E" w:rsidP="00B5296E">
            <w:pPr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40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296E" w:rsidRPr="002116EC" w:rsidRDefault="00B5296E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40</w:t>
            </w:r>
          </w:p>
        </w:tc>
      </w:tr>
      <w:tr w:rsidR="002116EC" w:rsidRPr="002116EC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6E" w:rsidRPr="002116EC" w:rsidRDefault="00B5296E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5296E" w:rsidRPr="002116EC" w:rsidRDefault="00B5296E" w:rsidP="00B5296E">
            <w:pPr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1</w:t>
            </w:r>
            <w:r w:rsidR="007941C5" w:rsidRPr="002116EC">
              <w:rPr>
                <w:rFonts w:ascii="Arial Narrow" w:hAnsi="Arial Narrow"/>
              </w:rPr>
              <w:t>0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296E" w:rsidRPr="002116EC" w:rsidRDefault="00B5296E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116EC" w:rsidRPr="002116EC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6E" w:rsidRPr="002116EC" w:rsidRDefault="00B5296E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296E" w:rsidRPr="002116EC" w:rsidRDefault="007941C5" w:rsidP="00B5296E">
            <w:pPr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3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296E" w:rsidRPr="002116EC" w:rsidRDefault="008D46F5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</w:tr>
      <w:tr w:rsidR="002116EC" w:rsidRPr="002116EC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6E" w:rsidRPr="002116EC" w:rsidRDefault="00B5296E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Inne</w:t>
            </w:r>
            <w:r w:rsidR="008D46F5">
              <w:rPr>
                <w:rFonts w:ascii="Arial Narrow" w:hAnsi="Arial Narrow"/>
              </w:rPr>
              <w:t xml:space="preserve"> - egzamin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5296E" w:rsidRPr="002116EC" w:rsidRDefault="008D46F5" w:rsidP="00B5296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296E" w:rsidRPr="002116EC" w:rsidRDefault="00B5296E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116EC" w:rsidRPr="002116EC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6E" w:rsidRPr="002116EC" w:rsidRDefault="00B5296E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B5296E" w:rsidRPr="002116EC" w:rsidRDefault="00B5296E" w:rsidP="00887ED9">
            <w:pPr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1</w:t>
            </w:r>
            <w:r w:rsidR="00887ED9" w:rsidRPr="002116EC">
              <w:rPr>
                <w:rFonts w:ascii="Arial Narrow" w:hAnsi="Arial Narrow"/>
              </w:rPr>
              <w:t>4</w:t>
            </w:r>
            <w:r w:rsidR="007941C5" w:rsidRPr="002116EC">
              <w:rPr>
                <w:rFonts w:ascii="Arial Narrow" w:hAnsi="Arial Narrow"/>
              </w:rPr>
              <w:t>0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5296E" w:rsidRPr="002116EC" w:rsidRDefault="00A15426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1</w:t>
            </w:r>
            <w:r w:rsidR="008D46F5">
              <w:rPr>
                <w:rFonts w:ascii="Arial Narrow" w:hAnsi="Arial Narrow"/>
              </w:rPr>
              <w:t>1</w:t>
            </w:r>
            <w:r w:rsidR="00C45735" w:rsidRPr="002116EC">
              <w:rPr>
                <w:rFonts w:ascii="Arial Narrow" w:hAnsi="Arial Narrow"/>
              </w:rPr>
              <w:t>0</w:t>
            </w:r>
          </w:p>
        </w:tc>
      </w:tr>
      <w:tr w:rsidR="002116EC" w:rsidRPr="002116EC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2116EC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bookmarkStart w:id="0" w:name="_GoBack" w:colFirst="1" w:colLast="1"/>
            <w:r w:rsidRPr="002116EC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2116EC" w:rsidRDefault="0009490B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5</w:t>
            </w:r>
            <w:r w:rsidR="00B5296E" w:rsidRPr="002116EC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2116EC" w:rsidRPr="002116EC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2116EC" w:rsidRDefault="00221DC0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2116EC">
              <w:rPr>
                <w:rFonts w:ascii="Arial Narrow" w:hAnsi="Arial Narrow"/>
              </w:rPr>
              <w:t>Liczba p. ECTS związana z zajęciami praktycznymi</w:t>
            </w:r>
            <w:r w:rsidRPr="002116EC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2116EC" w:rsidRDefault="00601763" w:rsidP="0009490B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 xml:space="preserve">4 </w:t>
            </w:r>
            <w:r w:rsidR="00A15426" w:rsidRPr="002116EC">
              <w:rPr>
                <w:rFonts w:ascii="Arial Narrow" w:hAnsi="Arial Narrow"/>
                <w:b/>
              </w:rPr>
              <w:t>ECTS</w:t>
            </w:r>
          </w:p>
        </w:tc>
      </w:tr>
      <w:tr w:rsidR="002116EC" w:rsidRPr="002116EC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2116EC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2116EC" w:rsidRDefault="002E47AC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65</w:t>
            </w:r>
          </w:p>
          <w:p w:rsidR="002E47AC" w:rsidRPr="002116EC" w:rsidRDefault="008D46F5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2,3</w:t>
            </w:r>
            <w:r w:rsidR="002E47AC" w:rsidRPr="002116EC">
              <w:rPr>
                <w:rFonts w:ascii="Arial Narrow" w:hAnsi="Arial Narrow"/>
                <w:b/>
              </w:rPr>
              <w:t xml:space="preserve"> ECTS</w:t>
            </w:r>
          </w:p>
        </w:tc>
      </w:tr>
      <w:bookmarkEnd w:id="0"/>
    </w:tbl>
    <w:p w:rsidR="002526B3" w:rsidRPr="002116EC" w:rsidRDefault="002526B3" w:rsidP="00E410DF">
      <w:pPr>
        <w:jc w:val="center"/>
        <w:rPr>
          <w:rFonts w:ascii="Arial Narrow" w:hAnsi="Arial Narrow"/>
        </w:rPr>
      </w:pPr>
    </w:p>
    <w:p w:rsidR="00E7624F" w:rsidRPr="002116EC" w:rsidRDefault="00E7624F" w:rsidP="00E410DF">
      <w:pPr>
        <w:spacing w:line="240" w:lineRule="auto"/>
        <w:rPr>
          <w:rFonts w:ascii="Arial Narrow" w:hAnsi="Arial Narrow"/>
        </w:rPr>
      </w:pPr>
      <w:r w:rsidRPr="002116EC">
        <w:rPr>
          <w:rFonts w:ascii="Arial Narrow" w:hAnsi="Arial Narrow"/>
        </w:rPr>
        <w:br w:type="page"/>
      </w:r>
    </w:p>
    <w:p w:rsidR="00174082" w:rsidRPr="002116EC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2116EC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2116EC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2116EC" w:rsidRPr="002116EC" w:rsidTr="00B5296E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7D019A" w:rsidRPr="002116EC" w:rsidRDefault="007D019A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19A" w:rsidRPr="002116EC" w:rsidRDefault="007D019A" w:rsidP="00B5296E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Nazwa modułu (bloku przedmiotów): </w:t>
            </w:r>
            <w:r w:rsidRPr="002116EC">
              <w:rPr>
                <w:rFonts w:ascii="Arial Narrow" w:hAnsi="Arial Narrow"/>
              </w:rPr>
              <w:br/>
            </w:r>
            <w:r w:rsidRPr="002116EC">
              <w:rPr>
                <w:rFonts w:ascii="Arial Narrow" w:hAnsi="Arial Narrow"/>
                <w:b/>
              </w:rPr>
              <w:t>Blok przedmiotów wybieralnych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D019A" w:rsidRPr="002116EC" w:rsidRDefault="007D019A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Kod modułu: </w:t>
            </w:r>
            <w:r w:rsidR="002E47AC" w:rsidRPr="002116EC">
              <w:rPr>
                <w:rFonts w:ascii="Arial Narrow" w:hAnsi="Arial Narrow"/>
              </w:rPr>
              <w:t>M23</w:t>
            </w:r>
          </w:p>
        </w:tc>
      </w:tr>
      <w:tr w:rsidR="002116EC" w:rsidRPr="002116EC" w:rsidTr="00B5296E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019A" w:rsidRPr="002116EC" w:rsidRDefault="007D019A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19A" w:rsidRPr="002116EC" w:rsidRDefault="007D019A" w:rsidP="00B5296E">
            <w:pPr>
              <w:spacing w:line="240" w:lineRule="auto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</w:rPr>
              <w:t xml:space="preserve">Nazwa przedmiotu:  </w:t>
            </w:r>
          </w:p>
          <w:p w:rsidR="007D019A" w:rsidRPr="002116EC" w:rsidRDefault="007D019A" w:rsidP="00B5296E">
            <w:pPr>
              <w:spacing w:line="240" w:lineRule="auto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Budowa aplikacji na platformie .NET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D019A" w:rsidRPr="002116EC" w:rsidRDefault="007D019A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Kod przedmiotu: </w:t>
            </w:r>
          </w:p>
          <w:p w:rsidR="007D019A" w:rsidRPr="002116EC" w:rsidRDefault="007D019A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116EC" w:rsidRPr="002116EC" w:rsidTr="00B5296E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2116EC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2116EC" w:rsidRDefault="00226C5F" w:rsidP="00B5296E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Nazwa jednostki prowadzącej przedmiot / moduł:</w:t>
            </w:r>
            <w:r w:rsidRPr="002116EC">
              <w:rPr>
                <w:rFonts w:ascii="Arial Narrow" w:hAnsi="Arial Narrow"/>
                <w:b/>
              </w:rPr>
              <w:t xml:space="preserve"> </w:t>
            </w:r>
            <w:r w:rsidRPr="002116EC">
              <w:rPr>
                <w:rFonts w:ascii="Arial Narrow" w:hAnsi="Arial Narrow"/>
                <w:b/>
              </w:rPr>
              <w:br/>
            </w:r>
            <w:r w:rsidRPr="002116EC">
              <w:rPr>
                <w:rFonts w:ascii="Arial Narrow" w:hAnsi="Arial Narrow"/>
                <w:b/>
                <w:caps/>
              </w:rPr>
              <w:t>Instytut Informatyki Stosowanej</w:t>
            </w:r>
            <w:r w:rsidRPr="002116EC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116EC" w:rsidRPr="002116EC" w:rsidTr="00B5296E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2116EC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2116EC" w:rsidRDefault="00226C5F" w:rsidP="00B5296E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Nazwa kierunku: </w:t>
            </w:r>
            <w:r w:rsidRPr="002116EC">
              <w:rPr>
                <w:rFonts w:ascii="Arial Narrow" w:hAnsi="Arial Narrow"/>
              </w:rPr>
              <w:br/>
            </w:r>
            <w:r w:rsidRPr="002116EC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6C5F" w:rsidRPr="002116EC" w:rsidRDefault="00226C5F" w:rsidP="00B5296E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Poziom kształcenia: </w:t>
            </w:r>
            <w:r w:rsidRPr="002116EC">
              <w:rPr>
                <w:rFonts w:ascii="Arial Narrow" w:hAnsi="Arial Narrow"/>
              </w:rPr>
              <w:br/>
            </w:r>
            <w:r w:rsidRPr="002116EC">
              <w:rPr>
                <w:rFonts w:ascii="Arial Narrow" w:hAnsi="Arial Narrow"/>
                <w:b/>
              </w:rPr>
              <w:t>pierwszy</w:t>
            </w:r>
          </w:p>
        </w:tc>
      </w:tr>
      <w:tr w:rsidR="002116EC" w:rsidRPr="002116EC" w:rsidTr="00B5296E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2116EC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2116EC" w:rsidRDefault="00226C5F" w:rsidP="00B5296E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Forma studiów:</w:t>
            </w:r>
          </w:p>
          <w:p w:rsidR="00226C5F" w:rsidRPr="002116EC" w:rsidRDefault="00226C5F" w:rsidP="00B5296E">
            <w:pPr>
              <w:spacing w:line="240" w:lineRule="auto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2116EC" w:rsidRDefault="00226C5F" w:rsidP="00B5296E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Profil kształcenia:</w:t>
            </w:r>
          </w:p>
          <w:p w:rsidR="00226C5F" w:rsidRPr="002116EC" w:rsidRDefault="00226C5F" w:rsidP="00B5296E">
            <w:pPr>
              <w:spacing w:line="240" w:lineRule="auto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2116EC" w:rsidRDefault="00226C5F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Specjalność:</w:t>
            </w:r>
          </w:p>
          <w:p w:rsidR="00226C5F" w:rsidRPr="002116EC" w:rsidRDefault="007D019A" w:rsidP="007D019A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  <w:b/>
              </w:rPr>
              <w:t>Projektowanie baz danych i oprogramowanie użytkowe</w:t>
            </w:r>
          </w:p>
        </w:tc>
      </w:tr>
      <w:tr w:rsidR="002116EC" w:rsidRPr="002116EC" w:rsidTr="00B5296E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2116EC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2116EC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Rok / semestr: </w:t>
            </w:r>
          </w:p>
          <w:p w:rsidR="00174082" w:rsidRPr="002116EC" w:rsidRDefault="007D019A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3/5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2116EC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Status przedmiotu /modułu:</w:t>
            </w:r>
          </w:p>
          <w:p w:rsidR="00174082" w:rsidRPr="002116EC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74082" w:rsidRPr="002116EC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Język przedmiotu / modułu:</w:t>
            </w:r>
          </w:p>
          <w:p w:rsidR="00174082" w:rsidRPr="002116EC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polski</w:t>
            </w:r>
          </w:p>
        </w:tc>
      </w:tr>
      <w:tr w:rsidR="002116EC" w:rsidRPr="002116EC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2116EC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2116EC" w:rsidRDefault="00174082" w:rsidP="00226C5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2116EC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2116EC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2116EC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2116EC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2116EC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2116EC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inne </w:t>
            </w:r>
            <w:r w:rsidRPr="002116EC">
              <w:rPr>
                <w:rFonts w:ascii="Arial Narrow" w:hAnsi="Arial Narrow"/>
              </w:rPr>
              <w:br/>
              <w:t>(wpisać jakie)</w:t>
            </w:r>
          </w:p>
        </w:tc>
      </w:tr>
      <w:tr w:rsidR="002116EC" w:rsidRPr="002116EC" w:rsidTr="00B5296E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2116EC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2116EC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2116EC" w:rsidRDefault="00267BDA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2116EC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2116EC" w:rsidRDefault="007D019A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2116EC" w:rsidRDefault="00267BDA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2116EC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2116EC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2116EC" w:rsidRPr="002116EC" w:rsidTr="00B5296E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9A" w:rsidRPr="002116EC" w:rsidRDefault="007D019A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D019A" w:rsidRPr="002116EC" w:rsidRDefault="007D019A" w:rsidP="00B5296E">
            <w:pPr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mgr inż. Marzanna Skowrońska</w:t>
            </w:r>
          </w:p>
        </w:tc>
      </w:tr>
      <w:tr w:rsidR="002116EC" w:rsidRPr="002116EC" w:rsidTr="00B5296E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D019A" w:rsidRPr="002116EC" w:rsidRDefault="007D019A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019A" w:rsidRPr="002116EC" w:rsidRDefault="007D019A" w:rsidP="00B5296E">
            <w:pPr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mgr inż. Marzanna Skowrońska</w:t>
            </w:r>
          </w:p>
        </w:tc>
      </w:tr>
      <w:tr w:rsidR="002116EC" w:rsidRPr="002116EC" w:rsidTr="00B5296E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2116EC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  <w:b/>
              </w:rPr>
              <w:t>TREŚCI PROGRAMOWE</w:t>
            </w:r>
          </w:p>
        </w:tc>
      </w:tr>
      <w:tr w:rsidR="002116EC" w:rsidRPr="002116EC" w:rsidTr="00B5296E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2116EC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Wykład</w:t>
            </w:r>
          </w:p>
        </w:tc>
      </w:tr>
      <w:tr w:rsidR="002116EC" w:rsidRPr="002116EC" w:rsidTr="00B5296E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D019A" w:rsidRPr="002116EC" w:rsidRDefault="007D019A" w:rsidP="007D019A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Wprowadzenie do nowego podejścia do kompilacji. Charakterystyka platformy Microsoft .NET Framework; architektura, CLR, BCL. Wyjaśnienie zagadnień: podzespoły, języki programowania, zarządzanie pamięcią, wspólne typy danych. Wytwarzanie aplikacji .NET. </w:t>
            </w:r>
            <w:r w:rsidR="007941C5" w:rsidRPr="002116EC">
              <w:rPr>
                <w:rFonts w:ascii="Arial Narrow" w:hAnsi="Arial Narrow"/>
              </w:rPr>
              <w:t>//2h</w:t>
            </w:r>
          </w:p>
          <w:p w:rsidR="007D019A" w:rsidRPr="002116EC" w:rsidRDefault="007D019A" w:rsidP="007D019A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Podstawy języka C# , analogia do języka Java. Tworzenie programów, kompilacja, uruchamianie, debugowanie  z wykorzystaniem prostego edytora i kompilatora oraz  zintegrowanego środowiska programistycznego Visual Studio. Konstrukcje autonomiczne w języku C# jak: przestrzenie nazw,  </w:t>
            </w:r>
            <w:proofErr w:type="spellStart"/>
            <w:r w:rsidRPr="002116EC">
              <w:rPr>
                <w:rFonts w:ascii="Arial Narrow" w:hAnsi="Arial Narrow"/>
              </w:rPr>
              <w:t>indexer’y</w:t>
            </w:r>
            <w:proofErr w:type="spellEnd"/>
            <w:r w:rsidRPr="002116EC">
              <w:rPr>
                <w:rFonts w:ascii="Arial Narrow" w:hAnsi="Arial Narrow"/>
              </w:rPr>
              <w:t xml:space="preserve">, </w:t>
            </w:r>
            <w:proofErr w:type="spellStart"/>
            <w:r w:rsidRPr="002116EC">
              <w:rPr>
                <w:rFonts w:ascii="Arial Narrow" w:hAnsi="Arial Narrow"/>
              </w:rPr>
              <w:t>delegat’y</w:t>
            </w:r>
            <w:proofErr w:type="spellEnd"/>
            <w:r w:rsidRPr="002116EC">
              <w:rPr>
                <w:rFonts w:ascii="Arial Narrow" w:hAnsi="Arial Narrow"/>
              </w:rPr>
              <w:t xml:space="preserve">, </w:t>
            </w:r>
            <w:proofErr w:type="spellStart"/>
            <w:r w:rsidRPr="002116EC">
              <w:rPr>
                <w:rFonts w:ascii="Arial Narrow" w:hAnsi="Arial Narrow"/>
              </w:rPr>
              <w:t>event’y</w:t>
            </w:r>
            <w:proofErr w:type="spellEnd"/>
            <w:r w:rsidRPr="002116EC">
              <w:rPr>
                <w:rFonts w:ascii="Arial Narrow" w:hAnsi="Arial Narrow"/>
              </w:rPr>
              <w:t xml:space="preserve">, indeksy tablic. Wzorzec projektowy </w:t>
            </w:r>
            <w:r w:rsidRPr="002116EC">
              <w:rPr>
                <w:rFonts w:ascii="Arial Narrow" w:hAnsi="Arial Narrow"/>
                <w:i/>
              </w:rPr>
              <w:t>fabryka</w:t>
            </w:r>
            <w:r w:rsidRPr="002116EC">
              <w:rPr>
                <w:rFonts w:ascii="Arial Narrow" w:hAnsi="Arial Narrow"/>
              </w:rPr>
              <w:t xml:space="preserve">. </w:t>
            </w:r>
            <w:r w:rsidR="007941C5" w:rsidRPr="002116EC">
              <w:rPr>
                <w:rFonts w:ascii="Arial Narrow" w:hAnsi="Arial Narrow"/>
              </w:rPr>
              <w:t>//8h</w:t>
            </w:r>
          </w:p>
          <w:p w:rsidR="007D019A" w:rsidRPr="002116EC" w:rsidRDefault="007D019A" w:rsidP="007D019A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Tworzenie konstrukcji złożonych desktopowych aplikacji okienkowych  w Visual Studio: </w:t>
            </w:r>
            <w:proofErr w:type="spellStart"/>
            <w:r w:rsidRPr="002116EC">
              <w:rPr>
                <w:rFonts w:ascii="Arial Narrow" w:hAnsi="Arial Narrow"/>
              </w:rPr>
              <w:t>solution’y</w:t>
            </w:r>
            <w:proofErr w:type="spellEnd"/>
            <w:r w:rsidRPr="002116EC">
              <w:rPr>
                <w:rFonts w:ascii="Arial Narrow" w:hAnsi="Arial Narrow"/>
              </w:rPr>
              <w:t>, projekty, elementy projektów różnych typów. Analiza startu aplikacji (</w:t>
            </w:r>
            <w:proofErr w:type="spellStart"/>
            <w:r w:rsidRPr="002116EC">
              <w:rPr>
                <w:rFonts w:ascii="Arial Narrow" w:hAnsi="Arial Narrow"/>
                <w:i/>
              </w:rPr>
              <w:t>entry</w:t>
            </w:r>
            <w:proofErr w:type="spellEnd"/>
            <w:r w:rsidRPr="002116EC">
              <w:rPr>
                <w:rFonts w:ascii="Arial Narrow" w:hAnsi="Arial Narrow"/>
                <w:i/>
              </w:rPr>
              <w:t xml:space="preserve"> point, set as startup</w:t>
            </w:r>
            <w:r w:rsidRPr="002116EC">
              <w:rPr>
                <w:rFonts w:ascii="Arial Narrow" w:hAnsi="Arial Narrow"/>
              </w:rPr>
              <w:t xml:space="preserve">). Cykl życia formy. Przekazywanie sterowania między formami poprzez przeciążanie konstruktora i rzutowanie obiektu. </w:t>
            </w:r>
            <w:r w:rsidR="007941C5" w:rsidRPr="002116EC">
              <w:rPr>
                <w:rFonts w:ascii="Arial Narrow" w:hAnsi="Arial Narrow"/>
              </w:rPr>
              <w:t>//2h</w:t>
            </w:r>
            <w:r w:rsidRPr="002116EC">
              <w:rPr>
                <w:rFonts w:ascii="Arial Narrow" w:hAnsi="Arial Narrow"/>
              </w:rPr>
              <w:t xml:space="preserve"> </w:t>
            </w:r>
          </w:p>
          <w:p w:rsidR="007D019A" w:rsidRPr="002116EC" w:rsidRDefault="007D019A" w:rsidP="007D019A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Poznanie bazowych kontrolek środowiska dostarczonych przez producenta, w tym menu, pasek narzędzi, okna dialogowe. Walidacja danych. Obsługa błędów. </w:t>
            </w:r>
            <w:r w:rsidR="007941C5" w:rsidRPr="002116EC">
              <w:rPr>
                <w:rFonts w:ascii="Arial Narrow" w:hAnsi="Arial Narrow"/>
              </w:rPr>
              <w:t>//2h</w:t>
            </w:r>
            <w:r w:rsidRPr="002116EC">
              <w:rPr>
                <w:rFonts w:ascii="Arial Narrow" w:hAnsi="Arial Narrow"/>
              </w:rPr>
              <w:t xml:space="preserve"> </w:t>
            </w:r>
          </w:p>
          <w:p w:rsidR="007D019A" w:rsidRPr="002116EC" w:rsidRDefault="007D019A" w:rsidP="007D019A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Tworzenie aplikacji typu </w:t>
            </w:r>
            <w:r w:rsidRPr="002116EC">
              <w:rPr>
                <w:rFonts w:ascii="Arial Narrow" w:hAnsi="Arial Narrow"/>
                <w:i/>
              </w:rPr>
              <w:t>single</w:t>
            </w:r>
            <w:r w:rsidRPr="002116EC">
              <w:rPr>
                <w:rFonts w:ascii="Arial Narrow" w:hAnsi="Arial Narrow"/>
              </w:rPr>
              <w:t xml:space="preserve"> i </w:t>
            </w:r>
            <w:proofErr w:type="spellStart"/>
            <w:r w:rsidRPr="002116EC">
              <w:rPr>
                <w:rFonts w:ascii="Arial Narrow" w:hAnsi="Arial Narrow"/>
                <w:i/>
              </w:rPr>
              <w:t>multiplay</w:t>
            </w:r>
            <w:proofErr w:type="spellEnd"/>
            <w:r w:rsidRPr="002116EC">
              <w:rPr>
                <w:rFonts w:ascii="Arial Narrow" w:hAnsi="Arial Narrow"/>
                <w:i/>
              </w:rPr>
              <w:t xml:space="preserve"> </w:t>
            </w:r>
            <w:proofErr w:type="spellStart"/>
            <w:r w:rsidRPr="002116EC">
              <w:rPr>
                <w:rFonts w:ascii="Arial Narrow" w:hAnsi="Arial Narrow"/>
                <w:i/>
              </w:rPr>
              <w:t>document</w:t>
            </w:r>
            <w:proofErr w:type="spellEnd"/>
            <w:r w:rsidRPr="002116EC">
              <w:rPr>
                <w:rFonts w:ascii="Arial Narrow" w:hAnsi="Arial Narrow"/>
              </w:rPr>
              <w:t xml:space="preserve"> . Podsumowanie poznanych treści na przykładzie dość złożonego edytora. </w:t>
            </w:r>
            <w:r w:rsidR="007941C5" w:rsidRPr="002116EC">
              <w:rPr>
                <w:rFonts w:ascii="Arial Narrow" w:hAnsi="Arial Narrow"/>
              </w:rPr>
              <w:t>//2h</w:t>
            </w:r>
          </w:p>
          <w:p w:rsidR="007D019A" w:rsidRPr="002116EC" w:rsidRDefault="007D019A" w:rsidP="007D019A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Budowa różnych typów kontrolek. Tworzenie bibliotek komponentów. </w:t>
            </w:r>
            <w:r w:rsidR="007941C5" w:rsidRPr="002116EC">
              <w:rPr>
                <w:rFonts w:ascii="Arial Narrow" w:hAnsi="Arial Narrow"/>
              </w:rPr>
              <w:t>//2h</w:t>
            </w:r>
            <w:r w:rsidRPr="002116EC">
              <w:rPr>
                <w:rFonts w:ascii="Arial Narrow" w:hAnsi="Arial Narrow"/>
              </w:rPr>
              <w:t xml:space="preserve">  </w:t>
            </w:r>
          </w:p>
          <w:p w:rsidR="007D019A" w:rsidRPr="002116EC" w:rsidRDefault="007D019A" w:rsidP="007D019A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Metody dostępu do danych, idea ADO.NET. Tworzenie aplikacji  z dostępem do repozytorium danych w trybie połączeniowym i bezpołączeniowym ze wsparciem automatycznego kreatora obiektów dostępowych i z poziomu kodu.   </w:t>
            </w:r>
          </w:p>
          <w:p w:rsidR="007D019A" w:rsidRPr="002116EC" w:rsidRDefault="007D019A" w:rsidP="007D019A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Tworzenie wydruków</w:t>
            </w:r>
            <w:r w:rsidR="007941C5" w:rsidRPr="002116EC">
              <w:rPr>
                <w:rFonts w:ascii="Arial Narrow" w:hAnsi="Arial Narrow"/>
              </w:rPr>
              <w:t xml:space="preserve">, </w:t>
            </w:r>
            <w:r w:rsidR="0025311D" w:rsidRPr="002116EC">
              <w:rPr>
                <w:rFonts w:ascii="Arial Narrow" w:hAnsi="Arial Narrow"/>
              </w:rPr>
              <w:t>//6h</w:t>
            </w:r>
          </w:p>
          <w:p w:rsidR="007D019A" w:rsidRPr="002116EC" w:rsidRDefault="007941C5" w:rsidP="00D6350A">
            <w:pPr>
              <w:spacing w:line="240" w:lineRule="auto"/>
              <w:ind w:left="360"/>
              <w:jc w:val="both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w</w:t>
            </w:r>
            <w:r w:rsidR="007D019A" w:rsidRPr="002116EC">
              <w:rPr>
                <w:rFonts w:ascii="Arial Narrow" w:hAnsi="Arial Narrow"/>
              </w:rPr>
              <w:t>sparcie użytkownika,</w:t>
            </w:r>
            <w:r w:rsidR="00A777EE" w:rsidRPr="002116EC">
              <w:rPr>
                <w:rFonts w:ascii="Arial Narrow" w:hAnsi="Arial Narrow"/>
              </w:rPr>
              <w:t xml:space="preserve"> </w:t>
            </w:r>
            <w:r w:rsidR="007D019A" w:rsidRPr="002116EC">
              <w:rPr>
                <w:rFonts w:ascii="Arial Narrow" w:hAnsi="Arial Narrow"/>
              </w:rPr>
              <w:t>wersj</w:t>
            </w:r>
            <w:r w:rsidR="00A777EE" w:rsidRPr="002116EC">
              <w:rPr>
                <w:rFonts w:ascii="Arial Narrow" w:hAnsi="Arial Narrow"/>
              </w:rPr>
              <w:t>e</w:t>
            </w:r>
            <w:r w:rsidR="007D019A" w:rsidRPr="002116EC">
              <w:rPr>
                <w:rFonts w:ascii="Arial Narrow" w:hAnsi="Arial Narrow"/>
              </w:rPr>
              <w:t xml:space="preserve"> językow</w:t>
            </w:r>
            <w:r w:rsidR="00A777EE" w:rsidRPr="002116EC">
              <w:rPr>
                <w:rFonts w:ascii="Arial Narrow" w:hAnsi="Arial Narrow"/>
              </w:rPr>
              <w:t>e</w:t>
            </w:r>
            <w:r w:rsidR="007D019A" w:rsidRPr="002116EC">
              <w:rPr>
                <w:rFonts w:ascii="Arial Narrow" w:hAnsi="Arial Narrow"/>
              </w:rPr>
              <w:t xml:space="preserve">. </w:t>
            </w:r>
          </w:p>
          <w:p w:rsidR="007941C5" w:rsidRPr="002116EC" w:rsidRDefault="007941C5" w:rsidP="007D019A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Zaawansowane zagadnienia deweloperskie: modele architektoniczne aplikacji (w tym model trójwarstwowy), wzorce projektowe, </w:t>
            </w:r>
            <w:proofErr w:type="spellStart"/>
            <w:r w:rsidRPr="002116EC">
              <w:rPr>
                <w:rFonts w:ascii="Arial Narrow" w:hAnsi="Arial Narrow"/>
              </w:rPr>
              <w:t>reuse</w:t>
            </w:r>
            <w:proofErr w:type="spellEnd"/>
            <w:r w:rsidRPr="002116EC">
              <w:rPr>
                <w:rFonts w:ascii="Arial Narrow" w:hAnsi="Arial Narrow"/>
              </w:rPr>
              <w:t xml:space="preserve"> i </w:t>
            </w:r>
            <w:proofErr w:type="spellStart"/>
            <w:r w:rsidRPr="002116EC">
              <w:rPr>
                <w:rFonts w:ascii="Arial Narrow" w:hAnsi="Arial Narrow"/>
              </w:rPr>
              <w:t>refactor</w:t>
            </w:r>
            <w:proofErr w:type="spellEnd"/>
            <w:r w:rsidRPr="002116EC">
              <w:rPr>
                <w:rFonts w:ascii="Arial Narrow" w:hAnsi="Arial Narrow"/>
              </w:rPr>
              <w:t xml:space="preserve"> kodu.</w:t>
            </w:r>
            <w:r w:rsidR="0025311D" w:rsidRPr="002116EC">
              <w:rPr>
                <w:rFonts w:ascii="Arial Narrow" w:hAnsi="Arial Narrow"/>
              </w:rPr>
              <w:t xml:space="preserve"> //3h</w:t>
            </w:r>
          </w:p>
          <w:p w:rsidR="007D019A" w:rsidRPr="002116EC" w:rsidRDefault="007D019A" w:rsidP="007D019A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Demonstracja i analiza przykładowych aplikacji. </w:t>
            </w:r>
            <w:r w:rsidR="0025311D" w:rsidRPr="002116EC">
              <w:rPr>
                <w:rFonts w:ascii="Arial Narrow" w:hAnsi="Arial Narrow"/>
              </w:rPr>
              <w:t>//5h</w:t>
            </w:r>
          </w:p>
          <w:p w:rsidR="00174082" w:rsidRPr="002116EC" w:rsidRDefault="00174082" w:rsidP="008D46F5">
            <w:pPr>
              <w:spacing w:line="240" w:lineRule="auto"/>
              <w:jc w:val="both"/>
              <w:rPr>
                <w:rFonts w:ascii="Arial Narrow" w:hAnsi="Arial Narrow"/>
              </w:rPr>
            </w:pPr>
          </w:p>
        </w:tc>
      </w:tr>
      <w:tr w:rsidR="002116EC" w:rsidRPr="002116EC" w:rsidTr="00B5296E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2116EC" w:rsidRDefault="00030CF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t>Laboratorium</w:t>
            </w:r>
          </w:p>
        </w:tc>
      </w:tr>
      <w:tr w:rsidR="002116EC" w:rsidRPr="002116EC" w:rsidTr="00B5296E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D019A" w:rsidRPr="002116EC" w:rsidRDefault="007D019A" w:rsidP="007D019A">
            <w:pPr>
              <w:widowControl w:val="0"/>
              <w:ind w:left="108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Celem laboratorium jest implementacja zagadnień tworzenia aplikacji w języku C#  przy wykorzystaniu środowiska Microsoft Visual Studio. NET</w:t>
            </w:r>
            <w:r w:rsidR="00121FDF" w:rsidRPr="002116EC">
              <w:rPr>
                <w:rFonts w:ascii="Arial Narrow" w:hAnsi="Arial Narrow"/>
              </w:rPr>
              <w:t>, posługiwanie się samouczkami oraz upublicznionymi przez producenta kodami źródłowymi</w:t>
            </w:r>
            <w:r w:rsidRPr="002116EC">
              <w:rPr>
                <w:rFonts w:ascii="Arial Narrow" w:hAnsi="Arial Narrow"/>
              </w:rPr>
              <w:t>.</w:t>
            </w:r>
          </w:p>
          <w:p w:rsidR="007D019A" w:rsidRPr="002116EC" w:rsidRDefault="0025311D" w:rsidP="0025311D">
            <w:pPr>
              <w:pStyle w:val="Akapitzlist"/>
              <w:widowControl w:val="0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Wprowadzenie do </w:t>
            </w:r>
            <w:r w:rsidR="007D019A" w:rsidRPr="002116EC">
              <w:rPr>
                <w:rFonts w:ascii="Arial Narrow" w:hAnsi="Arial Narrow"/>
              </w:rPr>
              <w:t>język</w:t>
            </w:r>
            <w:r w:rsidRPr="002116EC">
              <w:rPr>
                <w:rFonts w:ascii="Arial Narrow" w:hAnsi="Arial Narrow"/>
              </w:rPr>
              <w:t>a</w:t>
            </w:r>
            <w:r w:rsidR="007D019A" w:rsidRPr="002116EC">
              <w:rPr>
                <w:rFonts w:ascii="Arial Narrow" w:hAnsi="Arial Narrow"/>
              </w:rPr>
              <w:t xml:space="preserve"> C# </w:t>
            </w:r>
            <w:r w:rsidRPr="002116EC">
              <w:rPr>
                <w:rFonts w:ascii="Arial Narrow" w:hAnsi="Arial Narrow"/>
              </w:rPr>
              <w:t xml:space="preserve"> poprzez analogię i odniesienie do języka Java. T</w:t>
            </w:r>
            <w:r w:rsidR="007D019A" w:rsidRPr="002116EC">
              <w:rPr>
                <w:rFonts w:ascii="Arial Narrow" w:hAnsi="Arial Narrow"/>
              </w:rPr>
              <w:t>worz</w:t>
            </w:r>
            <w:r w:rsidRPr="002116EC">
              <w:rPr>
                <w:rFonts w:ascii="Arial Narrow" w:hAnsi="Arial Narrow"/>
              </w:rPr>
              <w:t>enie małych programów</w:t>
            </w:r>
            <w:r w:rsidR="007D019A" w:rsidRPr="002116EC">
              <w:rPr>
                <w:rFonts w:ascii="Arial Narrow" w:hAnsi="Arial Narrow"/>
              </w:rPr>
              <w:t xml:space="preserve"> przy </w:t>
            </w:r>
            <w:r w:rsidR="007D019A" w:rsidRPr="002116EC">
              <w:rPr>
                <w:rFonts w:ascii="Arial Narrow" w:hAnsi="Arial Narrow"/>
              </w:rPr>
              <w:lastRenderedPageBreak/>
              <w:t xml:space="preserve">użyciu </w:t>
            </w:r>
            <w:r w:rsidRPr="002116EC">
              <w:rPr>
                <w:rFonts w:ascii="Arial Narrow" w:hAnsi="Arial Narrow"/>
              </w:rPr>
              <w:t xml:space="preserve">standardowego edytora, ręczna </w:t>
            </w:r>
            <w:r w:rsidR="007D019A" w:rsidRPr="002116EC">
              <w:rPr>
                <w:rFonts w:ascii="Arial Narrow" w:hAnsi="Arial Narrow"/>
              </w:rPr>
              <w:t>kompila</w:t>
            </w:r>
            <w:r w:rsidRPr="002116EC">
              <w:rPr>
                <w:rFonts w:ascii="Arial Narrow" w:hAnsi="Arial Narrow"/>
              </w:rPr>
              <w:t>cja w wierszu poleceń</w:t>
            </w:r>
            <w:r w:rsidR="007D019A" w:rsidRPr="002116EC">
              <w:rPr>
                <w:rFonts w:ascii="Arial Narrow" w:hAnsi="Arial Narrow"/>
              </w:rPr>
              <w:t xml:space="preserve">. </w:t>
            </w:r>
            <w:r w:rsidR="00121FDF" w:rsidRPr="002116EC">
              <w:rPr>
                <w:rFonts w:ascii="Arial Narrow" w:hAnsi="Arial Narrow"/>
              </w:rPr>
              <w:t>//4h</w:t>
            </w:r>
          </w:p>
          <w:p w:rsidR="007D019A" w:rsidRPr="002116EC" w:rsidRDefault="0025311D" w:rsidP="0025311D">
            <w:pPr>
              <w:pStyle w:val="Akapitzlist"/>
              <w:widowControl w:val="0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N</w:t>
            </w:r>
            <w:r w:rsidR="007D019A" w:rsidRPr="002116EC">
              <w:rPr>
                <w:rFonts w:ascii="Arial Narrow" w:hAnsi="Arial Narrow"/>
              </w:rPr>
              <w:t>aby</w:t>
            </w:r>
            <w:r w:rsidRPr="002116EC">
              <w:rPr>
                <w:rFonts w:ascii="Arial Narrow" w:hAnsi="Arial Narrow"/>
              </w:rPr>
              <w:t>cie</w:t>
            </w:r>
            <w:r w:rsidR="007D019A" w:rsidRPr="002116EC">
              <w:rPr>
                <w:rFonts w:ascii="Arial Narrow" w:hAnsi="Arial Narrow"/>
              </w:rPr>
              <w:t xml:space="preserve"> umiejętności posługiwania się zintegrowanym środowiskiem programistycznym  Microsoft Visual Studio.NET</w:t>
            </w:r>
            <w:r w:rsidRPr="002116EC">
              <w:rPr>
                <w:rFonts w:ascii="Arial Narrow" w:hAnsi="Arial Narrow"/>
              </w:rPr>
              <w:t xml:space="preserve"> poprzez badanie własne funkcjonalności środowiska, wykorzystywanie wiedzy z poznanego uprzednio środowiska programowania Java IDE</w:t>
            </w:r>
            <w:r w:rsidR="007D019A" w:rsidRPr="002116EC">
              <w:rPr>
                <w:rFonts w:ascii="Arial Narrow" w:hAnsi="Arial Narrow"/>
              </w:rPr>
              <w:t>.</w:t>
            </w:r>
            <w:r w:rsidR="00121FDF" w:rsidRPr="002116EC">
              <w:rPr>
                <w:rFonts w:ascii="Arial Narrow" w:hAnsi="Arial Narrow"/>
              </w:rPr>
              <w:t xml:space="preserve"> //2h</w:t>
            </w:r>
          </w:p>
          <w:p w:rsidR="00740FF3" w:rsidRPr="002116EC" w:rsidRDefault="00740FF3" w:rsidP="00740FF3">
            <w:pPr>
              <w:pStyle w:val="Akapitzlist"/>
              <w:widowControl w:val="0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Kompilacja i uruchamianie w różnych trybach, szczególnie w trybie </w:t>
            </w:r>
            <w:proofErr w:type="spellStart"/>
            <w:r w:rsidRPr="002116EC">
              <w:rPr>
                <w:rFonts w:ascii="Arial Narrow" w:hAnsi="Arial Narrow"/>
              </w:rPr>
              <w:t>debug</w:t>
            </w:r>
            <w:proofErr w:type="spellEnd"/>
            <w:r w:rsidRPr="002116EC">
              <w:rPr>
                <w:rFonts w:ascii="Arial Narrow" w:hAnsi="Arial Narrow"/>
              </w:rPr>
              <w:t xml:space="preserve"> ze śledzeniem zmiennych w okienkach podglądu. //2h</w:t>
            </w:r>
          </w:p>
          <w:p w:rsidR="0025311D" w:rsidRPr="002116EC" w:rsidRDefault="00F874A1" w:rsidP="0025311D">
            <w:pPr>
              <w:pStyle w:val="Akapitzlist"/>
              <w:widowControl w:val="0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Uzupełnianie</w:t>
            </w:r>
            <w:r w:rsidR="0025311D" w:rsidRPr="002116EC">
              <w:rPr>
                <w:rFonts w:ascii="Arial Narrow" w:hAnsi="Arial Narrow"/>
              </w:rPr>
              <w:t xml:space="preserve"> brakujących fragmentów</w:t>
            </w:r>
            <w:r w:rsidR="007D019A" w:rsidRPr="002116EC">
              <w:rPr>
                <w:rFonts w:ascii="Arial Narrow" w:hAnsi="Arial Narrow"/>
              </w:rPr>
              <w:t xml:space="preserve"> k</w:t>
            </w:r>
            <w:r w:rsidR="0025311D" w:rsidRPr="002116EC">
              <w:rPr>
                <w:rFonts w:ascii="Arial Narrow" w:hAnsi="Arial Narrow"/>
              </w:rPr>
              <w:t xml:space="preserve">odu </w:t>
            </w:r>
            <w:r w:rsidR="00121FDF" w:rsidRPr="002116EC">
              <w:rPr>
                <w:rFonts w:ascii="Arial Narrow" w:hAnsi="Arial Narrow"/>
              </w:rPr>
              <w:t xml:space="preserve">do podanych projektów </w:t>
            </w:r>
            <w:r w:rsidR="0025311D" w:rsidRPr="002116EC">
              <w:rPr>
                <w:rFonts w:ascii="Arial Narrow" w:hAnsi="Arial Narrow"/>
              </w:rPr>
              <w:t>według zadanego scenariusza</w:t>
            </w:r>
            <w:r w:rsidR="00121FDF" w:rsidRPr="002116EC">
              <w:rPr>
                <w:rFonts w:ascii="Arial Narrow" w:hAnsi="Arial Narrow"/>
              </w:rPr>
              <w:t xml:space="preserve"> (tzw. </w:t>
            </w:r>
            <w:proofErr w:type="spellStart"/>
            <w:r w:rsidR="00121FDF" w:rsidRPr="002116EC">
              <w:rPr>
                <w:rFonts w:ascii="Arial Narrow" w:hAnsi="Arial Narrow"/>
              </w:rPr>
              <w:t>fill</w:t>
            </w:r>
            <w:proofErr w:type="spellEnd"/>
            <w:r w:rsidR="00121FDF" w:rsidRPr="002116EC">
              <w:rPr>
                <w:rFonts w:ascii="Arial Narrow" w:hAnsi="Arial Narrow"/>
              </w:rPr>
              <w:t xml:space="preserve">  </w:t>
            </w:r>
            <w:proofErr w:type="spellStart"/>
            <w:r w:rsidR="00121FDF" w:rsidRPr="002116EC">
              <w:rPr>
                <w:rFonts w:ascii="Arial Narrow" w:hAnsi="Arial Narrow"/>
              </w:rPr>
              <w:t>gaps</w:t>
            </w:r>
            <w:proofErr w:type="spellEnd"/>
            <w:r w:rsidR="00121FDF" w:rsidRPr="002116EC">
              <w:rPr>
                <w:rFonts w:ascii="Arial Narrow" w:hAnsi="Arial Narrow"/>
              </w:rPr>
              <w:t xml:space="preserve">). </w:t>
            </w:r>
            <w:r w:rsidR="0025311D" w:rsidRPr="002116EC">
              <w:rPr>
                <w:rFonts w:ascii="Arial Narrow" w:hAnsi="Arial Narrow"/>
              </w:rPr>
              <w:t xml:space="preserve"> </w:t>
            </w:r>
            <w:r w:rsidR="00121FDF" w:rsidRPr="002116EC">
              <w:rPr>
                <w:rFonts w:ascii="Arial Narrow" w:hAnsi="Arial Narrow"/>
              </w:rPr>
              <w:t>//10h</w:t>
            </w:r>
          </w:p>
          <w:p w:rsidR="007D019A" w:rsidRPr="002116EC" w:rsidRDefault="00121FDF" w:rsidP="0025311D">
            <w:pPr>
              <w:pStyle w:val="Akapitzlist"/>
              <w:widowControl w:val="0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Tworzenie</w:t>
            </w:r>
            <w:r w:rsidR="007D019A" w:rsidRPr="002116EC">
              <w:rPr>
                <w:rFonts w:ascii="Arial Narrow" w:hAnsi="Arial Narrow"/>
              </w:rPr>
              <w:t xml:space="preserve"> dość zło</w:t>
            </w:r>
            <w:r w:rsidRPr="002116EC">
              <w:rPr>
                <w:rFonts w:ascii="Arial Narrow" w:hAnsi="Arial Narrow"/>
              </w:rPr>
              <w:t>żonych</w:t>
            </w:r>
            <w:r w:rsidR="007D019A" w:rsidRPr="002116EC">
              <w:rPr>
                <w:rFonts w:ascii="Arial Narrow" w:hAnsi="Arial Narrow"/>
              </w:rPr>
              <w:t xml:space="preserve"> aplikacj</w:t>
            </w:r>
            <w:r w:rsidRPr="002116EC">
              <w:rPr>
                <w:rFonts w:ascii="Arial Narrow" w:hAnsi="Arial Narrow"/>
              </w:rPr>
              <w:t>i</w:t>
            </w:r>
            <w:r w:rsidR="007D019A" w:rsidRPr="002116EC">
              <w:rPr>
                <w:rFonts w:ascii="Arial Narrow" w:hAnsi="Arial Narrow"/>
              </w:rPr>
              <w:t xml:space="preserve"> od </w:t>
            </w:r>
            <w:r w:rsidRPr="002116EC">
              <w:rPr>
                <w:rFonts w:ascii="Arial Narrow" w:hAnsi="Arial Narrow"/>
              </w:rPr>
              <w:t>podstaw jako</w:t>
            </w:r>
            <w:r w:rsidR="007D019A" w:rsidRPr="002116EC">
              <w:rPr>
                <w:rFonts w:ascii="Arial Narrow" w:hAnsi="Arial Narrow"/>
              </w:rPr>
              <w:t xml:space="preserve"> podsumowanie omawianego bloku zaga</w:t>
            </w:r>
            <w:r w:rsidRPr="002116EC">
              <w:rPr>
                <w:rFonts w:ascii="Arial Narrow" w:hAnsi="Arial Narrow"/>
              </w:rPr>
              <w:t>d</w:t>
            </w:r>
            <w:r w:rsidR="007D019A" w:rsidRPr="002116EC">
              <w:rPr>
                <w:rFonts w:ascii="Arial Narrow" w:hAnsi="Arial Narrow"/>
              </w:rPr>
              <w:t>nień.</w:t>
            </w:r>
            <w:r w:rsidR="00740FF3" w:rsidRPr="002116EC">
              <w:rPr>
                <w:rFonts w:ascii="Arial Narrow" w:hAnsi="Arial Narrow"/>
              </w:rPr>
              <w:t xml:space="preserve"> //12</w:t>
            </w:r>
            <w:r w:rsidRPr="002116EC">
              <w:rPr>
                <w:rFonts w:ascii="Arial Narrow" w:hAnsi="Arial Narrow"/>
              </w:rPr>
              <w:t>h</w:t>
            </w:r>
          </w:p>
          <w:p w:rsidR="00174082" w:rsidRPr="002116EC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174082" w:rsidRPr="002116EC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W tym treści powiązane z praktycznym przygotowaniem zawodowym: [</w:t>
            </w:r>
            <w:r w:rsidR="007D019A" w:rsidRPr="002116EC">
              <w:rPr>
                <w:rFonts w:ascii="Arial Narrow" w:hAnsi="Arial Narrow"/>
              </w:rPr>
              <w:t>100</w:t>
            </w:r>
            <w:r w:rsidRPr="002116EC">
              <w:rPr>
                <w:rFonts w:ascii="Arial Narrow" w:hAnsi="Arial Narrow"/>
              </w:rPr>
              <w:t>%]</w:t>
            </w:r>
          </w:p>
          <w:p w:rsidR="00174082" w:rsidRPr="002116EC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116EC" w:rsidRPr="002116EC" w:rsidTr="008A73D1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267BDA" w:rsidRPr="002116EC" w:rsidRDefault="00267BDA" w:rsidP="008A73D1">
            <w:pPr>
              <w:spacing w:line="240" w:lineRule="auto"/>
              <w:rPr>
                <w:rFonts w:ascii="Arial Narrow" w:hAnsi="Arial Narrow"/>
                <w:b/>
              </w:rPr>
            </w:pPr>
            <w:r w:rsidRPr="002116EC">
              <w:rPr>
                <w:rFonts w:ascii="Arial Narrow" w:hAnsi="Arial Narrow"/>
                <w:b/>
              </w:rPr>
              <w:lastRenderedPageBreak/>
              <w:t>Projekt</w:t>
            </w:r>
          </w:p>
        </w:tc>
      </w:tr>
      <w:tr w:rsidR="002116EC" w:rsidRPr="002116EC" w:rsidTr="00B5296E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67BDA" w:rsidRPr="002116EC" w:rsidRDefault="00A777EE" w:rsidP="007D019A">
            <w:pPr>
              <w:widowControl w:val="0"/>
              <w:ind w:left="108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Projekt ma na celu opracowanie własnego rozwiązania programowego, w którym znajdzie zastosowanie min. 50% konstrukcji omawianych na wykładzie i przećwiczonych na zajęciach laboratoryjnych.</w:t>
            </w:r>
            <w:r w:rsidR="00093ADF" w:rsidRPr="002116EC">
              <w:rPr>
                <w:rFonts w:ascii="Arial Narrow" w:hAnsi="Arial Narrow"/>
              </w:rPr>
              <w:t xml:space="preserve"> Wytworzona w ramach projektu aplikacja, oprócz architektonicznych uwarunkowań,  musi posiadać określoną funkcjonalność użytkową.</w:t>
            </w:r>
          </w:p>
          <w:p w:rsidR="00267BDA" w:rsidRDefault="00267BDA" w:rsidP="00CD71E1">
            <w:pPr>
              <w:widowControl w:val="0"/>
              <w:rPr>
                <w:rFonts w:ascii="Arial Narrow" w:hAnsi="Arial Narrow"/>
              </w:rPr>
            </w:pPr>
          </w:p>
          <w:p w:rsidR="002116EC" w:rsidRPr="002116EC" w:rsidRDefault="002116EC" w:rsidP="00CD71E1">
            <w:pPr>
              <w:widowControl w:val="0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W tym treści powiązane z praktycznym przygotowaniem zawodowym: [100%]</w:t>
            </w:r>
          </w:p>
        </w:tc>
      </w:tr>
      <w:tr w:rsidR="002116EC" w:rsidRPr="002116EC" w:rsidTr="00B5296E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2116EC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2116EC" w:rsidRPr="002116EC" w:rsidTr="00B5296E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2116EC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2116EC" w:rsidRPr="002116EC" w:rsidTr="00B5296E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19A" w:rsidRPr="002116EC" w:rsidRDefault="007D019A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019A" w:rsidRPr="002116EC" w:rsidRDefault="00A375C4" w:rsidP="007D019A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4"/>
              </w:tabs>
              <w:spacing w:line="240" w:lineRule="auto"/>
              <w:ind w:left="364" w:hanging="240"/>
              <w:rPr>
                <w:rStyle w:val="Hipercze"/>
                <w:rFonts w:ascii="Arial Narrow" w:hAnsi="Arial Narrow"/>
                <w:color w:val="auto"/>
                <w:u w:val="none"/>
              </w:rPr>
            </w:pPr>
            <w:hyperlink r:id="rId8" w:history="1">
              <w:r w:rsidR="007D019A" w:rsidRPr="002116EC">
                <w:rPr>
                  <w:rStyle w:val="Hipercze"/>
                  <w:rFonts w:ascii="Arial Narrow" w:hAnsi="Arial Narrow"/>
                  <w:color w:val="auto"/>
                </w:rPr>
                <w:t>http://msdn.microsoft.com/en-us/library</w:t>
              </w:r>
            </w:hyperlink>
          </w:p>
          <w:p w:rsidR="00121FDF" w:rsidRPr="002116EC" w:rsidRDefault="00A375C4" w:rsidP="007D019A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4"/>
              </w:tabs>
              <w:spacing w:line="240" w:lineRule="auto"/>
              <w:ind w:left="364" w:hanging="240"/>
              <w:rPr>
                <w:rFonts w:ascii="Arial Narrow" w:hAnsi="Arial Narrow"/>
              </w:rPr>
            </w:pPr>
            <w:hyperlink r:id="rId9" w:history="1">
              <w:r w:rsidR="00121FDF" w:rsidRPr="002116EC">
                <w:rPr>
                  <w:rStyle w:val="Hipercze"/>
                  <w:color w:val="auto"/>
                </w:rPr>
                <w:t>https://docs.microsoft.com/en-us/learn/</w:t>
              </w:r>
            </w:hyperlink>
          </w:p>
          <w:p w:rsidR="002222EF" w:rsidRPr="002116EC" w:rsidRDefault="002222EF" w:rsidP="007D019A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4"/>
              </w:tabs>
              <w:spacing w:line="240" w:lineRule="auto"/>
              <w:ind w:left="364" w:hanging="240"/>
              <w:rPr>
                <w:rFonts w:ascii="Arial Narrow" w:hAnsi="Arial Narrow"/>
              </w:rPr>
            </w:pPr>
            <w:proofErr w:type="spellStart"/>
            <w:r w:rsidRPr="002116EC">
              <w:rPr>
                <w:rFonts w:ascii="Arial Narrow" w:hAnsi="Arial Narrow"/>
              </w:rPr>
              <w:t>Troelsen</w:t>
            </w:r>
            <w:proofErr w:type="spellEnd"/>
            <w:r w:rsidRPr="002116EC">
              <w:rPr>
                <w:rFonts w:ascii="Arial Narrow" w:hAnsi="Arial Narrow"/>
              </w:rPr>
              <w:t xml:space="preserve"> A.: Język C# 2010 i platforma .NET 4, PWN 2011</w:t>
            </w:r>
          </w:p>
          <w:p w:rsidR="002222EF" w:rsidRPr="002116EC" w:rsidRDefault="002222EF" w:rsidP="002222EF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4"/>
              </w:tabs>
              <w:spacing w:line="240" w:lineRule="auto"/>
              <w:ind w:left="364" w:hanging="240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Chłosta P.: Aplikacje Windows </w:t>
            </w:r>
            <w:proofErr w:type="spellStart"/>
            <w:r w:rsidRPr="002116EC">
              <w:rPr>
                <w:rFonts w:ascii="Arial Narrow" w:hAnsi="Arial Narrow"/>
              </w:rPr>
              <w:t>Forms</w:t>
            </w:r>
            <w:proofErr w:type="spellEnd"/>
            <w:r w:rsidRPr="002116EC">
              <w:rPr>
                <w:rFonts w:ascii="Arial Narrow" w:hAnsi="Arial Narrow"/>
              </w:rPr>
              <w:t xml:space="preserve"> .Net w C# : [w praktyce], PWN 2006,</w:t>
            </w:r>
          </w:p>
          <w:p w:rsidR="002222EF" w:rsidRPr="002116EC" w:rsidRDefault="002222EF" w:rsidP="002222EF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4"/>
              </w:tabs>
              <w:spacing w:line="240" w:lineRule="auto"/>
              <w:ind w:left="364" w:hanging="240"/>
              <w:rPr>
                <w:rFonts w:ascii="Arial Narrow" w:hAnsi="Arial Narrow"/>
              </w:rPr>
            </w:pPr>
            <w:proofErr w:type="spellStart"/>
            <w:r w:rsidRPr="002116EC">
              <w:rPr>
                <w:rFonts w:ascii="Arial Narrow" w:hAnsi="Arial Narrow"/>
              </w:rPr>
              <w:t>Kurata</w:t>
            </w:r>
            <w:proofErr w:type="spellEnd"/>
            <w:r w:rsidRPr="002116EC">
              <w:rPr>
                <w:rFonts w:ascii="Arial Narrow" w:hAnsi="Arial Narrow"/>
              </w:rPr>
              <w:t xml:space="preserve"> D.: .</w:t>
            </w:r>
            <w:proofErr w:type="spellStart"/>
            <w:r w:rsidRPr="002116EC">
              <w:rPr>
                <w:rFonts w:ascii="Arial Narrow" w:hAnsi="Arial Narrow"/>
              </w:rPr>
              <w:t>NET:najpilniej</w:t>
            </w:r>
            <w:proofErr w:type="spellEnd"/>
            <w:r w:rsidRPr="002116EC">
              <w:rPr>
                <w:rFonts w:ascii="Arial Narrow" w:hAnsi="Arial Narrow"/>
              </w:rPr>
              <w:t xml:space="preserve"> strzeżone tajemnice, Helion 2006</w:t>
            </w:r>
          </w:p>
          <w:p w:rsidR="007D019A" w:rsidRPr="002116EC" w:rsidRDefault="007D019A" w:rsidP="002222EF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4"/>
              </w:tabs>
              <w:spacing w:line="240" w:lineRule="auto"/>
              <w:ind w:left="364" w:hanging="240"/>
              <w:rPr>
                <w:rFonts w:ascii="Arial Narrow" w:hAnsi="Arial Narrow"/>
              </w:rPr>
            </w:pPr>
          </w:p>
        </w:tc>
      </w:tr>
      <w:tr w:rsidR="002116EC" w:rsidRPr="008D46F5" w:rsidTr="00B5296E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19A" w:rsidRPr="002116EC" w:rsidRDefault="007D019A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EF" w:rsidRPr="002116EC" w:rsidRDefault="00B3721A" w:rsidP="002222EF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4"/>
              </w:tabs>
              <w:spacing w:line="240" w:lineRule="auto"/>
              <w:ind w:left="364" w:hanging="240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Porwoł J.: </w:t>
            </w:r>
            <w:r w:rsidR="002222EF" w:rsidRPr="002116EC">
              <w:rPr>
                <w:rFonts w:ascii="Arial Narrow" w:hAnsi="Arial Narrow"/>
              </w:rPr>
              <w:t xml:space="preserve"> Programowanie asynchroniczne i równoległe w C#. Kurs video. Poziom podstawowy, NASBI 2018</w:t>
            </w:r>
          </w:p>
          <w:p w:rsidR="00C41827" w:rsidRPr="002116EC" w:rsidRDefault="00C41827" w:rsidP="002222EF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4"/>
              </w:tabs>
              <w:spacing w:line="240" w:lineRule="auto"/>
              <w:ind w:left="364" w:hanging="240"/>
              <w:rPr>
                <w:rFonts w:ascii="Arial Narrow" w:hAnsi="Arial Narrow"/>
              </w:rPr>
            </w:pPr>
            <w:proofErr w:type="spellStart"/>
            <w:r w:rsidRPr="002116EC">
              <w:rPr>
                <w:rFonts w:ascii="Arial Narrow" w:hAnsi="Arial Narrow"/>
              </w:rPr>
              <w:t>Matulewski</w:t>
            </w:r>
            <w:proofErr w:type="spellEnd"/>
            <w:r w:rsidRPr="002116EC">
              <w:rPr>
                <w:rFonts w:ascii="Arial Narrow" w:hAnsi="Arial Narrow"/>
              </w:rPr>
              <w:t xml:space="preserve"> J.: Visual C# 2005 od podstaw, Helion 2006</w:t>
            </w:r>
          </w:p>
          <w:p w:rsidR="00C41827" w:rsidRPr="002116EC" w:rsidRDefault="00C41827" w:rsidP="00C41827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4"/>
              </w:tabs>
              <w:spacing w:line="240" w:lineRule="auto"/>
              <w:ind w:left="364" w:hanging="240"/>
              <w:rPr>
                <w:rFonts w:ascii="Arial Narrow" w:hAnsi="Arial Narrow"/>
              </w:rPr>
            </w:pPr>
            <w:proofErr w:type="spellStart"/>
            <w:r w:rsidRPr="002116EC">
              <w:rPr>
                <w:rFonts w:ascii="Arial Narrow" w:hAnsi="Arial Narrow"/>
              </w:rPr>
              <w:t>Chapell</w:t>
            </w:r>
            <w:proofErr w:type="spellEnd"/>
            <w:r w:rsidRPr="002116EC">
              <w:rPr>
                <w:rFonts w:ascii="Arial Narrow" w:hAnsi="Arial Narrow"/>
              </w:rPr>
              <w:t xml:space="preserve"> D.: Zrozumieć platformę .NET, Helion 2007</w:t>
            </w:r>
          </w:p>
          <w:p w:rsidR="002222EF" w:rsidRPr="002116EC" w:rsidRDefault="00A375C4" w:rsidP="002222EF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4"/>
              </w:tabs>
              <w:spacing w:line="240" w:lineRule="auto"/>
              <w:ind w:left="364" w:hanging="240"/>
              <w:rPr>
                <w:rFonts w:ascii="Arial Narrow" w:hAnsi="Arial Narrow"/>
                <w:lang w:val="en-US"/>
              </w:rPr>
            </w:pPr>
            <w:hyperlink r:id="rId10" w:history="1">
              <w:r w:rsidR="002222EF" w:rsidRPr="002116EC">
                <w:rPr>
                  <w:rStyle w:val="Hipercze"/>
                  <w:rFonts w:ascii="Arial Narrow" w:hAnsi="Arial Narrow"/>
                  <w:color w:val="auto"/>
                  <w:lang w:val="en-US"/>
                </w:rPr>
                <w:t>http://www.tutorialspoint.com</w:t>
              </w:r>
            </w:hyperlink>
            <w:r w:rsidR="002222EF" w:rsidRPr="002116EC">
              <w:rPr>
                <w:rFonts w:ascii="Arial Narrow" w:hAnsi="Arial Narrow"/>
                <w:lang w:val="en-US"/>
              </w:rPr>
              <w:t xml:space="preserve"> </w:t>
            </w:r>
          </w:p>
          <w:p w:rsidR="007D019A" w:rsidRPr="002116EC" w:rsidRDefault="002222EF" w:rsidP="00B5296E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4"/>
              </w:tabs>
              <w:spacing w:line="240" w:lineRule="auto"/>
              <w:ind w:left="364" w:hanging="240"/>
              <w:rPr>
                <w:rFonts w:ascii="Arial Narrow" w:hAnsi="Arial Narrow"/>
                <w:lang w:val="en-US"/>
              </w:rPr>
            </w:pPr>
            <w:r w:rsidRPr="002116EC">
              <w:rPr>
                <w:rFonts w:ascii="Arial Narrow" w:hAnsi="Arial Narrow"/>
                <w:lang w:val="en-US"/>
              </w:rPr>
              <w:t>Workbook – Programming in C#, Microsoft Corporation (</w:t>
            </w:r>
            <w:proofErr w:type="spellStart"/>
            <w:r w:rsidRPr="002116EC">
              <w:rPr>
                <w:rFonts w:ascii="Arial Narrow" w:hAnsi="Arial Narrow"/>
                <w:lang w:val="en-US"/>
              </w:rPr>
              <w:t>plik</w:t>
            </w:r>
            <w:proofErr w:type="spellEnd"/>
            <w:r w:rsidRPr="002116EC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2116EC">
              <w:rPr>
                <w:rFonts w:ascii="Arial Narrow" w:hAnsi="Arial Narrow"/>
                <w:lang w:val="en-US"/>
              </w:rPr>
              <w:t>formatu</w:t>
            </w:r>
            <w:proofErr w:type="spellEnd"/>
            <w:r w:rsidRPr="002116EC">
              <w:rPr>
                <w:rFonts w:ascii="Arial Narrow" w:hAnsi="Arial Narrow"/>
                <w:lang w:val="en-US"/>
              </w:rPr>
              <w:t xml:space="preserve"> ‘</w:t>
            </w:r>
            <w:proofErr w:type="spellStart"/>
            <w:r w:rsidRPr="002116EC">
              <w:rPr>
                <w:rFonts w:ascii="Arial Narrow" w:hAnsi="Arial Narrow"/>
                <w:lang w:val="en-US"/>
              </w:rPr>
              <w:t>pdf</w:t>
            </w:r>
            <w:proofErr w:type="spellEnd"/>
            <w:r w:rsidRPr="002116EC">
              <w:rPr>
                <w:rFonts w:ascii="Arial Narrow" w:hAnsi="Arial Narrow"/>
                <w:lang w:val="en-US"/>
              </w:rPr>
              <w:t>’)  2002</w:t>
            </w:r>
          </w:p>
        </w:tc>
      </w:tr>
      <w:tr w:rsidR="002116EC" w:rsidRPr="002116EC" w:rsidTr="00B5296E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19A" w:rsidRPr="002116EC" w:rsidRDefault="007D019A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019A" w:rsidRPr="002116EC" w:rsidRDefault="007D019A" w:rsidP="00093ADF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Wykład z prezentacją multimedialną, ćwiczenia laboratoryjne, dyskusja, rozwiązywanie zadań, praca indywidualna i zespołowa w laboratorium, konsultacja indywidualna z wykładowcą</w:t>
            </w:r>
            <w:r w:rsidR="00A777EE" w:rsidRPr="002116EC">
              <w:rPr>
                <w:rFonts w:ascii="Arial Narrow" w:hAnsi="Arial Narrow"/>
              </w:rPr>
              <w:t xml:space="preserve">, praca nad </w:t>
            </w:r>
            <w:r w:rsidR="00093ADF" w:rsidRPr="002116EC">
              <w:rPr>
                <w:rFonts w:ascii="Arial Narrow" w:hAnsi="Arial Narrow"/>
              </w:rPr>
              <w:t xml:space="preserve">własnym </w:t>
            </w:r>
            <w:r w:rsidR="00A777EE" w:rsidRPr="002116EC">
              <w:rPr>
                <w:rFonts w:ascii="Arial Narrow" w:hAnsi="Arial Narrow"/>
              </w:rPr>
              <w:t>projektem zaliczeniowym</w:t>
            </w:r>
            <w:r w:rsidRPr="002116EC">
              <w:rPr>
                <w:rFonts w:ascii="Arial Narrow" w:hAnsi="Arial Narrow"/>
              </w:rPr>
              <w:t>;</w:t>
            </w:r>
          </w:p>
        </w:tc>
      </w:tr>
      <w:tr w:rsidR="002116EC" w:rsidRPr="002116EC" w:rsidTr="00B5296E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19A" w:rsidRPr="002116EC" w:rsidRDefault="007D019A" w:rsidP="00E410DF">
            <w:pPr>
              <w:spacing w:line="240" w:lineRule="auto"/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Forma i warunki zaliczenia</w:t>
            </w:r>
          </w:p>
          <w:p w:rsidR="007D019A" w:rsidRPr="002116EC" w:rsidRDefault="007D019A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ED2" w:rsidRPr="002116EC" w:rsidRDefault="00BD2ED2" w:rsidP="00B5296E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Na skumulowaną ocenę z przedmiotu składa się:</w:t>
            </w:r>
          </w:p>
          <w:p w:rsidR="00BD2ED2" w:rsidRPr="002116EC" w:rsidRDefault="00093ADF" w:rsidP="00BD2ED2">
            <w:pPr>
              <w:pStyle w:val="Akapitzlist"/>
              <w:numPr>
                <w:ilvl w:val="0"/>
                <w:numId w:val="7"/>
              </w:num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zaliczenia laboratorium (3</w:t>
            </w:r>
            <w:r w:rsidR="007D019A" w:rsidRPr="002116EC">
              <w:rPr>
                <w:rFonts w:ascii="Arial Narrow" w:hAnsi="Arial Narrow"/>
              </w:rPr>
              <w:t>0%)</w:t>
            </w:r>
            <w:r w:rsidRPr="002116EC">
              <w:rPr>
                <w:rFonts w:ascii="Arial Narrow" w:hAnsi="Arial Narrow"/>
              </w:rPr>
              <w:t>,</w:t>
            </w:r>
            <w:r w:rsidR="007D019A" w:rsidRPr="002116EC">
              <w:rPr>
                <w:rFonts w:ascii="Arial Narrow" w:hAnsi="Arial Narrow"/>
              </w:rPr>
              <w:t xml:space="preserve"> </w:t>
            </w:r>
            <w:r w:rsidRPr="002116EC">
              <w:rPr>
                <w:rFonts w:ascii="Arial Narrow" w:hAnsi="Arial Narrow"/>
              </w:rPr>
              <w:t xml:space="preserve"> </w:t>
            </w:r>
          </w:p>
          <w:p w:rsidR="00BD2ED2" w:rsidRPr="002116EC" w:rsidRDefault="00093ADF" w:rsidP="00BD2ED2">
            <w:pPr>
              <w:pStyle w:val="Akapitzlist"/>
              <w:numPr>
                <w:ilvl w:val="0"/>
                <w:numId w:val="7"/>
              </w:num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egzaminu z wykładu (30</w:t>
            </w:r>
            <w:r w:rsidR="007D019A" w:rsidRPr="002116EC">
              <w:rPr>
                <w:rFonts w:ascii="Arial Narrow" w:hAnsi="Arial Narrow"/>
              </w:rPr>
              <w:t>%)</w:t>
            </w:r>
            <w:r w:rsidRPr="002116EC">
              <w:rPr>
                <w:rFonts w:ascii="Arial Narrow" w:hAnsi="Arial Narrow"/>
              </w:rPr>
              <w:t xml:space="preserve">, </w:t>
            </w:r>
          </w:p>
          <w:p w:rsidR="007D019A" w:rsidRPr="002116EC" w:rsidRDefault="00093ADF" w:rsidP="00BD2ED2">
            <w:pPr>
              <w:pStyle w:val="Akapitzlist"/>
              <w:numPr>
                <w:ilvl w:val="0"/>
                <w:numId w:val="7"/>
              </w:num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projektu (40</w:t>
            </w:r>
            <w:r w:rsidR="00BD2ED2" w:rsidRPr="002116EC">
              <w:rPr>
                <w:rFonts w:ascii="Arial Narrow" w:hAnsi="Arial Narrow"/>
              </w:rPr>
              <w:t>%</w:t>
            </w:r>
            <w:r w:rsidRPr="002116EC">
              <w:rPr>
                <w:rFonts w:ascii="Arial Narrow" w:hAnsi="Arial Narrow"/>
              </w:rPr>
              <w:t>)</w:t>
            </w:r>
            <w:r w:rsidR="007D019A" w:rsidRPr="002116EC">
              <w:rPr>
                <w:rFonts w:ascii="Arial Narrow" w:hAnsi="Arial Narrow"/>
              </w:rPr>
              <w:t>.</w:t>
            </w:r>
          </w:p>
          <w:p w:rsidR="007D019A" w:rsidRPr="002116EC" w:rsidRDefault="007D019A" w:rsidP="00B5296E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Podstawą zaliczenia laboratorium  jest systematyczny, aktywny  udział w zajęciach</w:t>
            </w:r>
            <w:r w:rsidRPr="002116EC">
              <w:rPr>
                <w:rFonts w:ascii="Arial Narrow" w:hAnsi="Arial Narrow"/>
              </w:rPr>
              <w:br/>
              <w:t xml:space="preserve"> i zdobywanie punktów za wykonane zadania oraz udzielanie wyjaśnień odnośnie implementowanych zagadnień w odpowiedzi na pytania zadawane przez prowadzącego.</w:t>
            </w:r>
          </w:p>
          <w:p w:rsidR="00093ADF" w:rsidRPr="002116EC" w:rsidRDefault="007D019A" w:rsidP="00A777EE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 xml:space="preserve">Podstawą zaliczenia wykładu jest </w:t>
            </w:r>
            <w:r w:rsidR="00093ADF" w:rsidRPr="002116EC">
              <w:rPr>
                <w:rFonts w:ascii="Arial Narrow" w:hAnsi="Arial Narrow"/>
              </w:rPr>
              <w:t xml:space="preserve"> test</w:t>
            </w:r>
            <w:r w:rsidR="00CD71E1" w:rsidRPr="002116EC">
              <w:rPr>
                <w:rFonts w:ascii="Arial Narrow" w:hAnsi="Arial Narrow"/>
              </w:rPr>
              <w:t xml:space="preserve"> na koniec semestru</w:t>
            </w:r>
            <w:r w:rsidR="00093ADF" w:rsidRPr="002116EC">
              <w:rPr>
                <w:rFonts w:ascii="Arial Narrow" w:hAnsi="Arial Narrow"/>
              </w:rPr>
              <w:t xml:space="preserve">. </w:t>
            </w:r>
          </w:p>
          <w:p w:rsidR="007D019A" w:rsidRPr="002116EC" w:rsidRDefault="00093ADF" w:rsidP="00093ADF">
            <w:pPr>
              <w:rPr>
                <w:rFonts w:ascii="Arial Narrow" w:hAnsi="Arial Narrow"/>
              </w:rPr>
            </w:pPr>
            <w:r w:rsidRPr="002116EC">
              <w:rPr>
                <w:rFonts w:ascii="Arial Narrow" w:hAnsi="Arial Narrow"/>
              </w:rPr>
              <w:t>Podstawą zaliczenia projektu jest  autorskie rozwiązanie programowe o określonej specyfikacji funkcjonalnej zaprezentowane publicznie</w:t>
            </w:r>
            <w:r w:rsidR="007D019A" w:rsidRPr="002116EC">
              <w:rPr>
                <w:rFonts w:ascii="Arial Narrow" w:hAnsi="Arial Narrow"/>
              </w:rPr>
              <w:t xml:space="preserve">  od strony kodowej i funkcjonalnej</w:t>
            </w:r>
            <w:r w:rsidRPr="002116EC">
              <w:rPr>
                <w:rFonts w:ascii="Arial Narrow" w:hAnsi="Arial Narrow"/>
              </w:rPr>
              <w:t>.</w:t>
            </w:r>
          </w:p>
        </w:tc>
      </w:tr>
    </w:tbl>
    <w:p w:rsidR="00174082" w:rsidRPr="002116EC" w:rsidRDefault="00174082" w:rsidP="00E410DF">
      <w:pPr>
        <w:rPr>
          <w:rFonts w:ascii="Arial Narrow" w:hAnsi="Arial Narrow"/>
        </w:rPr>
      </w:pPr>
    </w:p>
    <w:p w:rsidR="002526B3" w:rsidRPr="002116EC" w:rsidRDefault="002526B3" w:rsidP="00E410DF">
      <w:pPr>
        <w:rPr>
          <w:rFonts w:ascii="Arial Narrow" w:hAnsi="Arial Narrow"/>
        </w:rPr>
      </w:pPr>
    </w:p>
    <w:sectPr w:rsidR="002526B3" w:rsidRPr="002116EC" w:rsidSect="00D43C3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4B9" w:rsidRDefault="006C54B9" w:rsidP="002526B3">
      <w:pPr>
        <w:spacing w:line="240" w:lineRule="auto"/>
      </w:pPr>
      <w:r>
        <w:separator/>
      </w:r>
    </w:p>
  </w:endnote>
  <w:endnote w:type="continuationSeparator" w:id="0">
    <w:p w:rsidR="006C54B9" w:rsidRDefault="006C54B9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4B9" w:rsidRDefault="006C54B9" w:rsidP="002526B3">
      <w:pPr>
        <w:spacing w:line="240" w:lineRule="auto"/>
      </w:pPr>
      <w:r>
        <w:separator/>
      </w:r>
    </w:p>
  </w:footnote>
  <w:footnote w:type="continuationSeparator" w:id="0">
    <w:p w:rsidR="006C54B9" w:rsidRDefault="006C54B9" w:rsidP="002526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6E" w:rsidRDefault="00B5296E" w:rsidP="002526B3">
    <w:pPr>
      <w:pStyle w:val="Nagwek"/>
    </w:pPr>
  </w:p>
  <w:p w:rsidR="00B5296E" w:rsidRDefault="00B5296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04304"/>
    <w:multiLevelType w:val="hybridMultilevel"/>
    <w:tmpl w:val="814CB85E"/>
    <w:lvl w:ilvl="0" w:tplc="0415000F">
      <w:start w:val="1"/>
      <w:numFmt w:val="decimal"/>
      <w:lvlText w:val="%1.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9F3FAF"/>
    <w:multiLevelType w:val="hybridMultilevel"/>
    <w:tmpl w:val="52F629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081D02"/>
    <w:multiLevelType w:val="hybridMultilevel"/>
    <w:tmpl w:val="2C540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2A1761"/>
    <w:multiLevelType w:val="hybridMultilevel"/>
    <w:tmpl w:val="3E5A73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296E"/>
    <w:rsid w:val="0001741D"/>
    <w:rsid w:val="00030CFB"/>
    <w:rsid w:val="00093ADF"/>
    <w:rsid w:val="0009490B"/>
    <w:rsid w:val="0010178F"/>
    <w:rsid w:val="00121FDF"/>
    <w:rsid w:val="00166906"/>
    <w:rsid w:val="00174082"/>
    <w:rsid w:val="001760A9"/>
    <w:rsid w:val="0021045B"/>
    <w:rsid w:val="002116EC"/>
    <w:rsid w:val="00221DC0"/>
    <w:rsid w:val="002222EF"/>
    <w:rsid w:val="00226C5F"/>
    <w:rsid w:val="00243EA2"/>
    <w:rsid w:val="00247DD3"/>
    <w:rsid w:val="002526B3"/>
    <w:rsid w:val="0025311D"/>
    <w:rsid w:val="00267BDA"/>
    <w:rsid w:val="002A5A08"/>
    <w:rsid w:val="002A726A"/>
    <w:rsid w:val="002B17E9"/>
    <w:rsid w:val="002E47AC"/>
    <w:rsid w:val="00360906"/>
    <w:rsid w:val="00586ACF"/>
    <w:rsid w:val="00586CD1"/>
    <w:rsid w:val="005A2D21"/>
    <w:rsid w:val="005A50BF"/>
    <w:rsid w:val="00601763"/>
    <w:rsid w:val="00694449"/>
    <w:rsid w:val="006C54B9"/>
    <w:rsid w:val="00740FF3"/>
    <w:rsid w:val="00783E43"/>
    <w:rsid w:val="007941C5"/>
    <w:rsid w:val="007D019A"/>
    <w:rsid w:val="007E278F"/>
    <w:rsid w:val="00843D67"/>
    <w:rsid w:val="00847EBB"/>
    <w:rsid w:val="0085318A"/>
    <w:rsid w:val="00877931"/>
    <w:rsid w:val="00887ED9"/>
    <w:rsid w:val="008D46F5"/>
    <w:rsid w:val="00A15426"/>
    <w:rsid w:val="00A375C4"/>
    <w:rsid w:val="00A53F92"/>
    <w:rsid w:val="00A777EE"/>
    <w:rsid w:val="00AD63B2"/>
    <w:rsid w:val="00B3721A"/>
    <w:rsid w:val="00B5296E"/>
    <w:rsid w:val="00B74767"/>
    <w:rsid w:val="00BD2ED2"/>
    <w:rsid w:val="00C322C3"/>
    <w:rsid w:val="00C41827"/>
    <w:rsid w:val="00C45735"/>
    <w:rsid w:val="00C70FFF"/>
    <w:rsid w:val="00C82CBC"/>
    <w:rsid w:val="00C9269F"/>
    <w:rsid w:val="00C9667F"/>
    <w:rsid w:val="00CD71E1"/>
    <w:rsid w:val="00CE464E"/>
    <w:rsid w:val="00D43C3E"/>
    <w:rsid w:val="00D6350A"/>
    <w:rsid w:val="00D6612B"/>
    <w:rsid w:val="00E410DF"/>
    <w:rsid w:val="00E7624F"/>
    <w:rsid w:val="00EE6FA0"/>
    <w:rsid w:val="00F616DF"/>
    <w:rsid w:val="00F874A1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7D01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4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47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9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65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6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90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74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16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dn.microsoft.com/en-us/librar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tutorialspoin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microsoft.com/en-us/learn/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FAFB4-D079-416E-90B7-3A5A0775E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przedmiotu.dotx</Template>
  <TotalTime>162</TotalTime>
  <Pages>4</Pages>
  <Words>1386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14</cp:revision>
  <cp:lastPrinted>2016-01-20T08:17:00Z</cp:lastPrinted>
  <dcterms:created xsi:type="dcterms:W3CDTF">2016-03-18T09:01:00Z</dcterms:created>
  <dcterms:modified xsi:type="dcterms:W3CDTF">2019-06-27T08:51:00Z</dcterms:modified>
</cp:coreProperties>
</file>